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DEEA1" w14:textId="77777777" w:rsidR="00826B97" w:rsidRDefault="00826B97" w:rsidP="0081757E">
      <w:pPr>
        <w:pStyle w:val="Header"/>
        <w:tabs>
          <w:tab w:val="left" w:pos="0"/>
        </w:tabs>
      </w:pPr>
    </w:p>
    <w:p w14:paraId="05C8840A"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737B7291" w14:textId="77777777" w:rsidTr="00164448">
        <w:tc>
          <w:tcPr>
            <w:tcW w:w="1510" w:type="dxa"/>
          </w:tcPr>
          <w:p w14:paraId="787E162C" w14:textId="77777777" w:rsidR="00307037" w:rsidRPr="00C40C27" w:rsidRDefault="00307037" w:rsidP="00164448">
            <w:pPr>
              <w:tabs>
                <w:tab w:val="left" w:pos="1080"/>
              </w:tabs>
            </w:pPr>
            <w:r>
              <w:t>Številka JN:</w:t>
            </w:r>
          </w:p>
        </w:tc>
        <w:tc>
          <w:tcPr>
            <w:tcW w:w="3240" w:type="dxa"/>
          </w:tcPr>
          <w:p w14:paraId="18258C13" w14:textId="3F50BEF6" w:rsidR="00307037" w:rsidRPr="00D221D5" w:rsidRDefault="00357937" w:rsidP="00357937">
            <w:pPr>
              <w:tabs>
                <w:tab w:val="left" w:pos="1080"/>
              </w:tabs>
              <w:rPr>
                <w:b/>
              </w:rPr>
            </w:pPr>
            <w:r>
              <w:rPr>
                <w:b/>
              </w:rPr>
              <w:t>JN-0011</w:t>
            </w:r>
            <w:r w:rsidR="00035CED">
              <w:rPr>
                <w:b/>
              </w:rPr>
              <w:t>/20</w:t>
            </w:r>
            <w:r w:rsidR="002424AE">
              <w:rPr>
                <w:b/>
              </w:rPr>
              <w:t>2</w:t>
            </w:r>
            <w:r>
              <w:rPr>
                <w:b/>
              </w:rPr>
              <w:t>2</w:t>
            </w:r>
          </w:p>
        </w:tc>
      </w:tr>
      <w:tr w:rsidR="00307037" w:rsidRPr="00C40C27" w14:paraId="55A568D0" w14:textId="77777777" w:rsidTr="00164448">
        <w:tc>
          <w:tcPr>
            <w:tcW w:w="1510" w:type="dxa"/>
          </w:tcPr>
          <w:p w14:paraId="61E71152" w14:textId="77777777" w:rsidR="00307037" w:rsidRPr="00A11971" w:rsidRDefault="00307037" w:rsidP="00164448">
            <w:pPr>
              <w:tabs>
                <w:tab w:val="left" w:pos="1080"/>
              </w:tabs>
            </w:pPr>
            <w:r w:rsidRPr="00A11971">
              <w:rPr>
                <w:lang w:eastAsia="en-US"/>
              </w:rPr>
              <w:t>Datum:</w:t>
            </w:r>
          </w:p>
        </w:tc>
        <w:tc>
          <w:tcPr>
            <w:tcW w:w="3240" w:type="dxa"/>
          </w:tcPr>
          <w:p w14:paraId="78905F50" w14:textId="1477004F" w:rsidR="00307037" w:rsidRPr="00D67DC6" w:rsidRDefault="00357937" w:rsidP="002424AE">
            <w:pPr>
              <w:rPr>
                <w:rFonts w:cs="Arial"/>
              </w:rPr>
            </w:pPr>
            <w:r>
              <w:rPr>
                <w:b/>
              </w:rPr>
              <w:t>15</w:t>
            </w:r>
            <w:r w:rsidR="00FA278C" w:rsidRPr="00A11971">
              <w:rPr>
                <w:b/>
              </w:rPr>
              <w:t>.</w:t>
            </w:r>
            <w:r>
              <w:rPr>
                <w:b/>
              </w:rPr>
              <w:t xml:space="preserve"> 3</w:t>
            </w:r>
            <w:r w:rsidR="00FA278C" w:rsidRPr="00A11971">
              <w:rPr>
                <w:b/>
              </w:rPr>
              <w:t>.</w:t>
            </w:r>
            <w:r w:rsidR="002424AE">
              <w:rPr>
                <w:b/>
              </w:rPr>
              <w:t xml:space="preserve"> 202</w:t>
            </w:r>
            <w:r>
              <w:rPr>
                <w:b/>
              </w:rPr>
              <w:t>2</w:t>
            </w:r>
          </w:p>
        </w:tc>
      </w:tr>
    </w:tbl>
    <w:p w14:paraId="45B2CB01" w14:textId="77777777" w:rsidR="00307037" w:rsidRDefault="00307037" w:rsidP="00826B97">
      <w:pPr>
        <w:pStyle w:val="Header"/>
      </w:pPr>
    </w:p>
    <w:p w14:paraId="7722BE3A" w14:textId="77777777" w:rsidR="00035CED" w:rsidRDefault="00035CED" w:rsidP="00035CED">
      <w:pPr>
        <w:rPr>
          <w:rFonts w:cs="Arial"/>
        </w:rPr>
      </w:pPr>
      <w:bookmarkStart w:id="0" w:name="konecGlava"/>
      <w:bookmarkEnd w:id="0"/>
    </w:p>
    <w:p w14:paraId="0AE8A13F" w14:textId="77777777" w:rsidR="00035CED" w:rsidRDefault="00035CED" w:rsidP="00035CED">
      <w:pPr>
        <w:rPr>
          <w:rFonts w:cs="Arial"/>
        </w:rPr>
      </w:pPr>
    </w:p>
    <w:p w14:paraId="197EB033" w14:textId="77777777" w:rsidR="00035CED" w:rsidRDefault="00035CED" w:rsidP="00035CED">
      <w:pPr>
        <w:rPr>
          <w:rFonts w:cs="Arial"/>
        </w:rPr>
      </w:pPr>
    </w:p>
    <w:p w14:paraId="2C3A64DA" w14:textId="77777777" w:rsidR="00035CED" w:rsidRDefault="00035CED" w:rsidP="00035CED">
      <w:pPr>
        <w:rPr>
          <w:rFonts w:cs="Arial"/>
        </w:rPr>
      </w:pPr>
    </w:p>
    <w:p w14:paraId="573BCE3E" w14:textId="77777777" w:rsidR="00035CED" w:rsidRDefault="00035CED" w:rsidP="00035CED">
      <w:pPr>
        <w:rPr>
          <w:rFonts w:cs="Arial"/>
        </w:rPr>
      </w:pPr>
    </w:p>
    <w:p w14:paraId="2C641291" w14:textId="77777777" w:rsidR="00035CED" w:rsidRDefault="00035CED" w:rsidP="00035CED">
      <w:pPr>
        <w:rPr>
          <w:rFonts w:cs="Arial"/>
        </w:rPr>
      </w:pPr>
    </w:p>
    <w:p w14:paraId="162909B0" w14:textId="77777777" w:rsidR="00035CED" w:rsidRDefault="00035CED" w:rsidP="00035CED">
      <w:pPr>
        <w:rPr>
          <w:rFonts w:cs="Arial"/>
        </w:rPr>
      </w:pPr>
    </w:p>
    <w:p w14:paraId="3F656394" w14:textId="77777777" w:rsidR="00035CED" w:rsidRDefault="00035CED" w:rsidP="00035CED">
      <w:pPr>
        <w:rPr>
          <w:rFonts w:cs="Arial"/>
        </w:rPr>
      </w:pPr>
    </w:p>
    <w:p w14:paraId="2FA9F8E9" w14:textId="77777777" w:rsidR="00035CED" w:rsidRDefault="00035CED" w:rsidP="00035CED">
      <w:pPr>
        <w:rPr>
          <w:rFonts w:cs="Arial"/>
        </w:rPr>
      </w:pPr>
    </w:p>
    <w:p w14:paraId="26BEDBD0" w14:textId="77777777" w:rsidR="00035CED" w:rsidRDefault="00035CED" w:rsidP="00035CED">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030373E3" w14:textId="77777777" w:rsidR="00035CED" w:rsidRDefault="00035CED" w:rsidP="00035CED">
      <w:pPr>
        <w:rPr>
          <w:rFonts w:cs="Arial"/>
        </w:rPr>
      </w:pPr>
    </w:p>
    <w:p w14:paraId="36817D38" w14:textId="77777777" w:rsidR="00035CED" w:rsidRDefault="00035CED" w:rsidP="00035CED">
      <w:pPr>
        <w:rPr>
          <w:rFonts w:cs="Arial"/>
        </w:rPr>
      </w:pPr>
    </w:p>
    <w:p w14:paraId="20AD9834" w14:textId="77777777" w:rsidR="00035CED" w:rsidRDefault="00035CED" w:rsidP="00035CED">
      <w:pPr>
        <w:rPr>
          <w:rFonts w:cs="Arial"/>
        </w:rPr>
      </w:pPr>
    </w:p>
    <w:p w14:paraId="3EB4B89D" w14:textId="77777777" w:rsidR="00035CED" w:rsidRDefault="00035CED" w:rsidP="00035CED">
      <w:pPr>
        <w:rPr>
          <w:rFonts w:cs="Arial"/>
        </w:rPr>
      </w:pPr>
    </w:p>
    <w:p w14:paraId="361B41F1" w14:textId="77777777" w:rsidR="00035CED" w:rsidRDefault="00035CED" w:rsidP="00035CED">
      <w:pPr>
        <w:rPr>
          <w:rFonts w:cs="Arial"/>
        </w:rPr>
      </w:pPr>
    </w:p>
    <w:p w14:paraId="4EBD8B66" w14:textId="77777777" w:rsidR="00035CED" w:rsidRDefault="00035CED" w:rsidP="00035CED">
      <w:pPr>
        <w:rPr>
          <w:rFonts w:cs="Arial"/>
        </w:rPr>
      </w:pPr>
    </w:p>
    <w:p w14:paraId="5899A185" w14:textId="77777777" w:rsidR="00035CED" w:rsidRDefault="00035CED" w:rsidP="00035CED">
      <w:pPr>
        <w:rPr>
          <w:rFonts w:cs="Arial"/>
        </w:rPr>
      </w:pPr>
    </w:p>
    <w:p w14:paraId="18D64083" w14:textId="77777777" w:rsidR="00035CED" w:rsidRDefault="00035CED" w:rsidP="00035CED">
      <w:pPr>
        <w:rPr>
          <w:rFonts w:cs="Arial"/>
        </w:rPr>
      </w:pPr>
    </w:p>
    <w:p w14:paraId="6E75A938" w14:textId="77777777" w:rsidR="00035CED" w:rsidRDefault="00035CED" w:rsidP="00035CED">
      <w:pPr>
        <w:rPr>
          <w:rFonts w:cs="Arial"/>
        </w:rPr>
      </w:pPr>
    </w:p>
    <w:p w14:paraId="32E9BC0F" w14:textId="77777777" w:rsidR="00035CED" w:rsidRDefault="00035CED" w:rsidP="00035CED">
      <w:pPr>
        <w:pStyle w:val="BodyText"/>
        <w:jc w:val="center"/>
        <w:outlineLvl w:val="0"/>
        <w:rPr>
          <w:rFonts w:cs="Arial"/>
        </w:rPr>
      </w:pPr>
      <w:r>
        <w:rPr>
          <w:rFonts w:cs="Arial"/>
        </w:rPr>
        <w:t>Predmet:</w:t>
      </w:r>
    </w:p>
    <w:p w14:paraId="4BE068E2" w14:textId="77777777" w:rsidR="00035CED" w:rsidRDefault="00035CED" w:rsidP="00035CED">
      <w:pPr>
        <w:jc w:val="center"/>
        <w:rPr>
          <w:rFonts w:cs="Arial"/>
          <w:b/>
        </w:rPr>
      </w:pPr>
      <w:r>
        <w:rPr>
          <w:rFonts w:cs="Arial"/>
          <w:b/>
        </w:rPr>
        <w:t>Oddaja javnega naročila po odprtem postopku</w:t>
      </w:r>
    </w:p>
    <w:p w14:paraId="7B249358" w14:textId="77777777" w:rsidR="00035CED" w:rsidRDefault="00035CED" w:rsidP="00035CED">
      <w:pPr>
        <w:rPr>
          <w:rFonts w:cs="Arial"/>
          <w:b/>
        </w:rPr>
      </w:pPr>
    </w:p>
    <w:p w14:paraId="453590BA" w14:textId="77777777" w:rsidR="00035CED" w:rsidRDefault="005421A8" w:rsidP="00035CED">
      <w:pPr>
        <w:rPr>
          <w:rFonts w:cs="Arial"/>
        </w:rPr>
      </w:pPr>
      <w:r w:rsidRPr="00813A52">
        <w:rPr>
          <w:rFonts w:cs="Arial"/>
          <w:b/>
        </w:rPr>
        <w:t>Najem PET/CT skenerja s pripadajočo opremo, ureditvijo prostora ter preureditvijo čakalnice</w:t>
      </w:r>
    </w:p>
    <w:p w14:paraId="32FE0FDB" w14:textId="77777777" w:rsidR="00035CED" w:rsidRDefault="00035CED" w:rsidP="00035CED">
      <w:pPr>
        <w:rPr>
          <w:rFonts w:cs="Arial"/>
        </w:rPr>
      </w:pPr>
    </w:p>
    <w:p w14:paraId="57B307B1" w14:textId="77777777" w:rsidR="00035CED" w:rsidRDefault="00035CED" w:rsidP="00035CED">
      <w:pPr>
        <w:rPr>
          <w:rFonts w:cs="Arial"/>
        </w:rPr>
      </w:pPr>
    </w:p>
    <w:p w14:paraId="0A3B07EA" w14:textId="77777777" w:rsidR="00035CED" w:rsidRDefault="00035CED" w:rsidP="00035CED">
      <w:pPr>
        <w:rPr>
          <w:rFonts w:cs="Arial"/>
        </w:rPr>
      </w:pPr>
    </w:p>
    <w:p w14:paraId="15AB6417" w14:textId="77777777" w:rsidR="00035CED" w:rsidRDefault="00035CED" w:rsidP="00035CED">
      <w:pPr>
        <w:rPr>
          <w:rFonts w:cs="Arial"/>
        </w:rPr>
      </w:pPr>
    </w:p>
    <w:p w14:paraId="6B2B9627" w14:textId="77777777" w:rsidR="00035CED" w:rsidRDefault="00035CED" w:rsidP="00035CED">
      <w:pPr>
        <w:rPr>
          <w:rFonts w:cs="Arial"/>
        </w:rPr>
      </w:pPr>
    </w:p>
    <w:p w14:paraId="022C412B" w14:textId="77777777" w:rsidR="00035CED" w:rsidRDefault="00035CED" w:rsidP="00035CED">
      <w:pPr>
        <w:pStyle w:val="BodyText"/>
        <w:jc w:val="center"/>
        <w:rPr>
          <w:rFonts w:cs="Arial"/>
        </w:rPr>
      </w:pPr>
      <w:r>
        <w:rPr>
          <w:rFonts w:cs="Arial"/>
        </w:rPr>
        <w:t>Številka javnega naročila</w:t>
      </w:r>
    </w:p>
    <w:p w14:paraId="76CCD0C8" w14:textId="6070D2A5" w:rsidR="00035CED" w:rsidRDefault="00357937" w:rsidP="00035CED">
      <w:pPr>
        <w:pStyle w:val="BodyText"/>
        <w:jc w:val="center"/>
        <w:rPr>
          <w:rFonts w:cs="Arial"/>
        </w:rPr>
      </w:pPr>
      <w:r>
        <w:rPr>
          <w:rFonts w:cs="Arial"/>
        </w:rPr>
        <w:t>JN-0011</w:t>
      </w:r>
      <w:r w:rsidR="00035CED">
        <w:rPr>
          <w:rFonts w:cs="Arial"/>
        </w:rPr>
        <w:t>/20</w:t>
      </w:r>
      <w:r>
        <w:rPr>
          <w:rFonts w:cs="Arial"/>
        </w:rPr>
        <w:t>22</w:t>
      </w:r>
    </w:p>
    <w:p w14:paraId="2A727169" w14:textId="77777777" w:rsidR="002424AE" w:rsidRDefault="00035CED" w:rsidP="002424AE">
      <w:pPr>
        <w:jc w:val="both"/>
        <w:rPr>
          <w:rFonts w:cs="Arial"/>
          <w:b/>
        </w:rPr>
      </w:pPr>
      <w:r>
        <w:rPr>
          <w:rFonts w:cs="Arial"/>
          <w:b/>
        </w:rPr>
        <w:br w:type="page"/>
      </w:r>
    </w:p>
    <w:p w14:paraId="03759128" w14:textId="77777777" w:rsidR="002424AE" w:rsidRDefault="002424AE" w:rsidP="002424AE">
      <w:pPr>
        <w:pStyle w:val="BodyText"/>
        <w:outlineLvl w:val="0"/>
        <w:rPr>
          <w:rFonts w:cs="Arial"/>
          <w:b/>
        </w:rPr>
      </w:pPr>
      <w:r>
        <w:rPr>
          <w:rFonts w:cs="Arial"/>
          <w:b/>
        </w:rPr>
        <w:lastRenderedPageBreak/>
        <w:t>POVABILO K ODDAJI PONUDBE</w:t>
      </w:r>
    </w:p>
    <w:p w14:paraId="504E4DFF" w14:textId="77777777" w:rsidR="002424AE" w:rsidRDefault="002424AE" w:rsidP="002424AE">
      <w:pPr>
        <w:jc w:val="both"/>
        <w:rPr>
          <w:rFonts w:cs="Arial"/>
          <w:b/>
        </w:rPr>
      </w:pPr>
    </w:p>
    <w:p w14:paraId="67131EC1" w14:textId="35FA5B0E" w:rsidR="002424AE" w:rsidRPr="00F56FCC" w:rsidRDefault="002424AE" w:rsidP="002424AE">
      <w:pPr>
        <w:jc w:val="both"/>
        <w:rPr>
          <w:rFonts w:cs="Arial"/>
          <w:b/>
        </w:rPr>
      </w:pPr>
      <w:r w:rsidRPr="00644DA3">
        <w:t>Na podlagi Zakona o javnem naroč</w:t>
      </w:r>
      <w:r w:rsidR="00357937">
        <w:t xml:space="preserve">anju (Uradni list RS, št. 91/15, </w:t>
      </w:r>
      <w:r w:rsidRPr="00644DA3">
        <w:t>14/18</w:t>
      </w:r>
      <w:r w:rsidR="00357937">
        <w:t xml:space="preserve"> in 121/21</w:t>
      </w:r>
      <w:r w:rsidRPr="00644DA3">
        <w:t>; v nadaljevanju ZJN-3), ONKOLOŠKI INŠTITUT LJUBLJANA, Zaloška cesta 2, 1000 Ljubljana</w:t>
      </w:r>
      <w:r w:rsidRPr="00644DA3">
        <w:rPr>
          <w:rFonts w:cs="Arial"/>
        </w:rPr>
        <w:t xml:space="preserve">, vabi ponudnike k predložitvi ponudbe v skladu z razpisna dokumentacija po </w:t>
      </w:r>
      <w:r>
        <w:rPr>
          <w:rFonts w:cs="Arial"/>
        </w:rPr>
        <w:t xml:space="preserve">odprtem </w:t>
      </w:r>
      <w:r w:rsidRPr="00644DA3">
        <w:rPr>
          <w:rFonts w:cs="Arial"/>
        </w:rPr>
        <w:t>postopku, za predmet naročila »</w:t>
      </w:r>
      <w:r w:rsidR="005421A8" w:rsidRPr="00813A52">
        <w:rPr>
          <w:rFonts w:cs="Arial"/>
          <w:b/>
        </w:rPr>
        <w:t>Najem PET/CT skenerja s pripadajočo opremo, ureditvijo prostora ter preureditvijo čakalnice</w:t>
      </w:r>
      <w:r w:rsidRPr="005421A8">
        <w:rPr>
          <w:rFonts w:cs="Arial"/>
        </w:rPr>
        <w:t>«,</w:t>
      </w:r>
      <w:r w:rsidRPr="00644DA3">
        <w:rPr>
          <w:rFonts w:cs="Arial"/>
        </w:rPr>
        <w:t xml:space="preserve"> najkasneje do: </w:t>
      </w:r>
      <w:r w:rsidR="00D94378" w:rsidRPr="005532EB">
        <w:rPr>
          <w:b/>
          <w:sz w:val="24"/>
          <w:szCs w:val="24"/>
          <w:u w:val="single"/>
        </w:rPr>
        <w:t xml:space="preserve">dne </w:t>
      </w:r>
      <w:r w:rsidR="00357937" w:rsidRPr="005532EB">
        <w:rPr>
          <w:b/>
          <w:sz w:val="24"/>
          <w:szCs w:val="24"/>
          <w:u w:val="single"/>
        </w:rPr>
        <w:t>2</w:t>
      </w:r>
      <w:r w:rsidR="005532EB">
        <w:rPr>
          <w:b/>
          <w:sz w:val="24"/>
          <w:szCs w:val="24"/>
          <w:u w:val="single"/>
        </w:rPr>
        <w:t>1</w:t>
      </w:r>
      <w:r w:rsidR="00357937" w:rsidRPr="005532EB">
        <w:rPr>
          <w:b/>
          <w:sz w:val="24"/>
          <w:szCs w:val="24"/>
          <w:u w:val="single"/>
        </w:rPr>
        <w:t>. 4</w:t>
      </w:r>
      <w:r w:rsidRPr="005532EB">
        <w:rPr>
          <w:b/>
          <w:sz w:val="24"/>
          <w:szCs w:val="24"/>
          <w:u w:val="single"/>
        </w:rPr>
        <w:t>. 202</w:t>
      </w:r>
      <w:r w:rsidR="00357937" w:rsidRPr="005532EB">
        <w:rPr>
          <w:b/>
          <w:sz w:val="24"/>
          <w:szCs w:val="24"/>
          <w:u w:val="single"/>
        </w:rPr>
        <w:t>2</w:t>
      </w:r>
      <w:r w:rsidRPr="005532EB">
        <w:rPr>
          <w:b/>
          <w:sz w:val="24"/>
          <w:szCs w:val="24"/>
          <w:u w:val="single"/>
        </w:rPr>
        <w:t xml:space="preserve"> do 10. ure.</w:t>
      </w:r>
    </w:p>
    <w:p w14:paraId="638FBA43" w14:textId="77777777" w:rsidR="002424AE" w:rsidRPr="00644DA3" w:rsidRDefault="002424AE" w:rsidP="002424AE">
      <w:pPr>
        <w:jc w:val="both"/>
        <w:rPr>
          <w:b/>
        </w:rPr>
      </w:pPr>
    </w:p>
    <w:p w14:paraId="1BE9889D" w14:textId="77777777" w:rsidR="002424AE" w:rsidRPr="00644DA3" w:rsidRDefault="002424AE" w:rsidP="002424AE">
      <w:pPr>
        <w:jc w:val="both"/>
      </w:pPr>
      <w:r w:rsidRPr="00644DA3">
        <w:t xml:space="preserve">Ponudniki predložijo elektronsko ponudbo preko naslednje povezave: </w:t>
      </w:r>
      <w:r w:rsidRPr="00644DA3">
        <w:rPr>
          <w:b/>
        </w:rPr>
        <w:t>https://ejn.gov.si/e-oddaja.</w:t>
      </w:r>
    </w:p>
    <w:p w14:paraId="692AB491" w14:textId="77777777" w:rsidR="002424AE" w:rsidRPr="00644DA3" w:rsidRDefault="002424AE" w:rsidP="002424AE">
      <w:pPr>
        <w:jc w:val="both"/>
      </w:pPr>
    </w:p>
    <w:p w14:paraId="265E0E19" w14:textId="77777777" w:rsidR="002424AE" w:rsidRPr="00644DA3" w:rsidRDefault="002424AE" w:rsidP="002424AE">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14:paraId="014F8C62" w14:textId="77777777" w:rsidR="002424AE" w:rsidRPr="00644DA3" w:rsidRDefault="002424AE" w:rsidP="002424AE">
      <w:pPr>
        <w:jc w:val="both"/>
        <w:rPr>
          <w:rFonts w:cs="Arial"/>
        </w:rPr>
      </w:pPr>
    </w:p>
    <w:p w14:paraId="63C94106" w14:textId="77777777" w:rsidR="002424AE" w:rsidRPr="00644DA3" w:rsidRDefault="002424AE" w:rsidP="002424AE">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14:paraId="3AD07094" w14:textId="77777777" w:rsidR="002424AE" w:rsidRPr="00644DA3" w:rsidRDefault="002424AE" w:rsidP="002424AE">
      <w:pPr>
        <w:jc w:val="both"/>
        <w:rPr>
          <w:rFonts w:cs="Arial"/>
        </w:rPr>
      </w:pPr>
    </w:p>
    <w:p w14:paraId="697BA432" w14:textId="77777777" w:rsidR="002424AE" w:rsidRPr="00644DA3" w:rsidRDefault="002424AE" w:rsidP="002424AE">
      <w:pPr>
        <w:jc w:val="both"/>
        <w:rPr>
          <w:rFonts w:eastAsia="Calibri"/>
          <w:szCs w:val="22"/>
          <w:lang w:eastAsia="en-US"/>
        </w:rPr>
      </w:pPr>
      <w:r w:rsidRPr="00644DA3">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odl. US in 20/18 – OROZ631). Z oddajo ponudbe je le-ta zavezujoča za čas, naveden v ponudbi, razen če jo uporabnik ponudnika umakne ali spremeni pred potekom roka za oddajo ponudb.</w:t>
      </w:r>
    </w:p>
    <w:p w14:paraId="4757087A" w14:textId="77777777" w:rsidR="002424AE" w:rsidRPr="00644DA3" w:rsidRDefault="002424AE" w:rsidP="002424AE">
      <w:pPr>
        <w:jc w:val="both"/>
        <w:rPr>
          <w:rFonts w:cs="Arial"/>
        </w:rPr>
      </w:pPr>
    </w:p>
    <w:p w14:paraId="70ED02E3" w14:textId="77777777" w:rsidR="002424AE" w:rsidRPr="00644DA3" w:rsidRDefault="002424AE" w:rsidP="002424AE">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14:paraId="4F94C51C" w14:textId="77777777" w:rsidR="002424AE" w:rsidRPr="00644DA3" w:rsidRDefault="002424AE" w:rsidP="002424AE">
      <w:pPr>
        <w:jc w:val="both"/>
      </w:pPr>
    </w:p>
    <w:p w14:paraId="195AACC0" w14:textId="77777777" w:rsidR="002424AE" w:rsidRPr="00644DA3" w:rsidRDefault="002424AE" w:rsidP="002424AE">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1F29A" w14:textId="77777777" w:rsidR="002424AE" w:rsidRPr="00644DA3" w:rsidRDefault="002424AE" w:rsidP="002424AE">
      <w:pPr>
        <w:jc w:val="both"/>
      </w:pPr>
    </w:p>
    <w:p w14:paraId="4DE4E845" w14:textId="77777777" w:rsidR="002424AE" w:rsidRPr="00644DA3" w:rsidRDefault="002424AE" w:rsidP="002424AE">
      <w:pPr>
        <w:jc w:val="both"/>
        <w:rPr>
          <w:b/>
        </w:rPr>
      </w:pPr>
      <w:r w:rsidRPr="00644DA3">
        <w:rPr>
          <w:b/>
        </w:rPr>
        <w:t>Po preteku roka za predložitev ponudb ponudbe ne bo več mogoče oddati.</w:t>
      </w:r>
    </w:p>
    <w:p w14:paraId="61AF6F3D" w14:textId="77777777" w:rsidR="002424AE" w:rsidRPr="00644DA3" w:rsidRDefault="002424AE" w:rsidP="002424AE">
      <w:pPr>
        <w:jc w:val="both"/>
      </w:pPr>
    </w:p>
    <w:p w14:paraId="224B5EA3" w14:textId="77777777" w:rsidR="002424AE" w:rsidRPr="00644DA3" w:rsidRDefault="002424AE" w:rsidP="002424AE">
      <w:pPr>
        <w:jc w:val="both"/>
        <w:rPr>
          <w:b/>
        </w:rPr>
      </w:pPr>
      <w:r w:rsidRPr="00644DA3">
        <w:rPr>
          <w:b/>
        </w:rPr>
        <w:t>ODPIRANJE PONUDB</w:t>
      </w:r>
    </w:p>
    <w:p w14:paraId="407A6723" w14:textId="77777777" w:rsidR="002424AE" w:rsidRPr="00644DA3" w:rsidRDefault="002424AE" w:rsidP="002424AE">
      <w:pPr>
        <w:jc w:val="both"/>
      </w:pPr>
    </w:p>
    <w:p w14:paraId="32D36DFA" w14:textId="5300920C" w:rsidR="002424AE" w:rsidRPr="00644DA3" w:rsidRDefault="002424AE" w:rsidP="002424AE">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357937" w:rsidRPr="005532EB">
        <w:rPr>
          <w:b/>
          <w:sz w:val="24"/>
          <w:szCs w:val="24"/>
          <w:u w:val="single"/>
        </w:rPr>
        <w:t>2</w:t>
      </w:r>
      <w:r w:rsidR="005532EB">
        <w:rPr>
          <w:b/>
          <w:sz w:val="24"/>
          <w:szCs w:val="24"/>
          <w:u w:val="single"/>
        </w:rPr>
        <w:t>1</w:t>
      </w:r>
      <w:r w:rsidR="00357937" w:rsidRPr="005532EB">
        <w:rPr>
          <w:b/>
          <w:sz w:val="24"/>
          <w:szCs w:val="24"/>
          <w:u w:val="single"/>
        </w:rPr>
        <w:t>. 4. 2022 in se bo začelo ob 11</w:t>
      </w:r>
      <w:r w:rsidRPr="005532EB">
        <w:rPr>
          <w:b/>
          <w:sz w:val="24"/>
          <w:szCs w:val="24"/>
          <w:u w:val="single"/>
        </w:rPr>
        <w:t>.0</w:t>
      </w:r>
      <w:r w:rsidR="00357937" w:rsidRPr="005532EB">
        <w:rPr>
          <w:b/>
          <w:sz w:val="24"/>
          <w:szCs w:val="24"/>
          <w:u w:val="single"/>
        </w:rPr>
        <w:t>0</w:t>
      </w:r>
      <w:r w:rsidRPr="00994F5C">
        <w:t xml:space="preserve"> na spletnem naslovu </w:t>
      </w:r>
      <w:r w:rsidRPr="00994F5C">
        <w:rPr>
          <w:rFonts w:cs="Arial"/>
          <w:u w:val="single"/>
        </w:rPr>
        <w:t>https://ejn.gov.si/eJN2</w:t>
      </w:r>
      <w:r w:rsidRPr="00994F5C">
        <w:rPr>
          <w:rFonts w:cs="Arial"/>
        </w:rPr>
        <w:t>.</w:t>
      </w:r>
    </w:p>
    <w:p w14:paraId="742ED580" w14:textId="77777777" w:rsidR="002424AE" w:rsidRPr="00644DA3" w:rsidRDefault="002424AE" w:rsidP="002424AE">
      <w:pPr>
        <w:rPr>
          <w:szCs w:val="22"/>
          <w:lang w:eastAsia="en-US"/>
        </w:rPr>
      </w:pPr>
    </w:p>
    <w:p w14:paraId="43C18CDB" w14:textId="77777777" w:rsidR="002424AE" w:rsidRPr="00644DA3" w:rsidRDefault="002424AE" w:rsidP="002424AE">
      <w:pPr>
        <w:jc w:val="both"/>
      </w:pPr>
      <w:r w:rsidRPr="00644DA3">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7345830D" w14:textId="77777777" w:rsidR="002424AE" w:rsidRPr="00644DA3" w:rsidRDefault="002424AE" w:rsidP="002424AE">
      <w:pPr>
        <w:jc w:val="both"/>
      </w:pPr>
      <w:r w:rsidRPr="00644DA3">
        <w:t xml:space="preserve"> </w:t>
      </w:r>
    </w:p>
    <w:p w14:paraId="4CC16D3A" w14:textId="77777777" w:rsidR="002424AE" w:rsidRPr="00644DA3" w:rsidRDefault="002424AE" w:rsidP="002424AE">
      <w:pPr>
        <w:jc w:val="both"/>
        <w:outlineLvl w:val="0"/>
      </w:pPr>
      <w:r w:rsidRPr="00644DA3">
        <w:t xml:space="preserve">Kontaktna oseba naročnika: </w:t>
      </w:r>
      <w:r>
        <w:t>Kristina Dimitrijević</w:t>
      </w:r>
    </w:p>
    <w:p w14:paraId="33882C4D" w14:textId="77777777" w:rsidR="002424AE" w:rsidRPr="00443C58" w:rsidRDefault="002424AE" w:rsidP="002424AE">
      <w:pPr>
        <w:jc w:val="both"/>
        <w:rPr>
          <w:rFonts w:cs="Arial"/>
        </w:rPr>
      </w:pPr>
      <w:r w:rsidRPr="00644DA3">
        <w:rPr>
          <w:rFonts w:cs="Arial"/>
        </w:rPr>
        <w:t>E-mail: sjn@onko-i.si</w:t>
      </w:r>
    </w:p>
    <w:p w14:paraId="0A1864D6" w14:textId="77777777" w:rsidR="002424AE" w:rsidRPr="00DE289E" w:rsidRDefault="002424AE" w:rsidP="002424AE">
      <w:pPr>
        <w:jc w:val="both"/>
      </w:pPr>
    </w:p>
    <w:p w14:paraId="64E11791" w14:textId="77777777" w:rsidR="002424AE" w:rsidRPr="00DE289E" w:rsidRDefault="002424AE" w:rsidP="002424AE">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424AE" w:rsidRPr="00DE289E" w14:paraId="7E6CEB4C" w14:textId="77777777" w:rsidTr="002424AE">
        <w:tc>
          <w:tcPr>
            <w:tcW w:w="3261" w:type="dxa"/>
          </w:tcPr>
          <w:p w14:paraId="2A520DDD" w14:textId="77777777" w:rsidR="002424AE" w:rsidRPr="00DE289E" w:rsidRDefault="002424AE" w:rsidP="002424AE">
            <w:pPr>
              <w:autoSpaceDE w:val="0"/>
              <w:autoSpaceDN w:val="0"/>
              <w:rPr>
                <w:rFonts w:cs="Arial"/>
              </w:rPr>
            </w:pPr>
          </w:p>
        </w:tc>
        <w:tc>
          <w:tcPr>
            <w:tcW w:w="922" w:type="dxa"/>
          </w:tcPr>
          <w:p w14:paraId="28EA9840" w14:textId="77777777" w:rsidR="002424AE" w:rsidRPr="00DE289E" w:rsidRDefault="002424AE" w:rsidP="002424AE">
            <w:pPr>
              <w:autoSpaceDE w:val="0"/>
              <w:autoSpaceDN w:val="0"/>
              <w:rPr>
                <w:rFonts w:cs="Arial"/>
              </w:rPr>
            </w:pPr>
          </w:p>
        </w:tc>
        <w:tc>
          <w:tcPr>
            <w:tcW w:w="5072" w:type="dxa"/>
            <w:hideMark/>
          </w:tcPr>
          <w:p w14:paraId="4ADF953C" w14:textId="77777777" w:rsidR="002424AE" w:rsidRPr="00DE289E" w:rsidRDefault="002424AE" w:rsidP="002424AE">
            <w:pPr>
              <w:autoSpaceDE w:val="0"/>
              <w:autoSpaceDN w:val="0"/>
              <w:jc w:val="center"/>
              <w:rPr>
                <w:rFonts w:cs="Arial"/>
                <w:b/>
              </w:rPr>
            </w:pPr>
            <w:r w:rsidRPr="00DE289E">
              <w:t>generalna direktorica</w:t>
            </w:r>
          </w:p>
        </w:tc>
      </w:tr>
      <w:tr w:rsidR="002424AE" w:rsidRPr="00DE289E" w14:paraId="1F72C2CC" w14:textId="77777777" w:rsidTr="002424AE">
        <w:tc>
          <w:tcPr>
            <w:tcW w:w="3261" w:type="dxa"/>
          </w:tcPr>
          <w:p w14:paraId="338BADE8" w14:textId="77777777" w:rsidR="002424AE" w:rsidRPr="00DE289E" w:rsidRDefault="002424AE" w:rsidP="002424AE">
            <w:pPr>
              <w:autoSpaceDE w:val="0"/>
              <w:autoSpaceDN w:val="0"/>
              <w:rPr>
                <w:rFonts w:cs="Arial"/>
              </w:rPr>
            </w:pPr>
          </w:p>
        </w:tc>
        <w:tc>
          <w:tcPr>
            <w:tcW w:w="922" w:type="dxa"/>
          </w:tcPr>
          <w:p w14:paraId="109B7B52" w14:textId="77777777" w:rsidR="002424AE" w:rsidRPr="00DE289E" w:rsidRDefault="002424AE" w:rsidP="002424AE">
            <w:pPr>
              <w:autoSpaceDE w:val="0"/>
              <w:autoSpaceDN w:val="0"/>
              <w:rPr>
                <w:rFonts w:cs="Arial"/>
              </w:rPr>
            </w:pPr>
          </w:p>
        </w:tc>
        <w:tc>
          <w:tcPr>
            <w:tcW w:w="5072" w:type="dxa"/>
            <w:hideMark/>
          </w:tcPr>
          <w:p w14:paraId="37D6AAB1" w14:textId="77777777" w:rsidR="002424AE" w:rsidRDefault="002424AE" w:rsidP="002424AE">
            <w:pPr>
              <w:autoSpaceDE w:val="0"/>
              <w:autoSpaceDN w:val="0"/>
              <w:jc w:val="center"/>
            </w:pPr>
            <w:r>
              <w:t>Andreja Uštar</w:t>
            </w:r>
          </w:p>
          <w:p w14:paraId="415F2117" w14:textId="77777777" w:rsidR="002424AE" w:rsidRDefault="002424AE" w:rsidP="002424AE">
            <w:pPr>
              <w:autoSpaceDE w:val="0"/>
              <w:autoSpaceDN w:val="0"/>
              <w:jc w:val="center"/>
            </w:pPr>
          </w:p>
          <w:p w14:paraId="7985528F" w14:textId="77777777" w:rsidR="002424AE" w:rsidRDefault="002424AE" w:rsidP="002424AE">
            <w:pPr>
              <w:autoSpaceDE w:val="0"/>
              <w:autoSpaceDN w:val="0"/>
              <w:jc w:val="center"/>
            </w:pPr>
          </w:p>
          <w:p w14:paraId="0ABD24AC" w14:textId="77777777" w:rsidR="002424AE" w:rsidRDefault="002424AE" w:rsidP="002424AE">
            <w:pPr>
              <w:autoSpaceDE w:val="0"/>
              <w:autoSpaceDN w:val="0"/>
              <w:jc w:val="center"/>
            </w:pPr>
          </w:p>
          <w:p w14:paraId="1534A38B" w14:textId="77777777" w:rsidR="002424AE" w:rsidRPr="00DE289E" w:rsidRDefault="002424AE" w:rsidP="002424AE">
            <w:pPr>
              <w:autoSpaceDE w:val="0"/>
              <w:autoSpaceDN w:val="0"/>
            </w:pPr>
          </w:p>
        </w:tc>
      </w:tr>
    </w:tbl>
    <w:p w14:paraId="10A7C189" w14:textId="77777777" w:rsidR="002424AE" w:rsidRDefault="002424AE" w:rsidP="002424AE">
      <w:pPr>
        <w:pStyle w:val="BodyText"/>
        <w:outlineLvl w:val="0"/>
      </w:pPr>
    </w:p>
    <w:p w14:paraId="0EB86BCE" w14:textId="77777777" w:rsidR="00035CED" w:rsidRDefault="002424AE" w:rsidP="005421A8">
      <w:r>
        <w:br w:type="page"/>
      </w:r>
      <w:r w:rsidR="00035CED">
        <w:lastRenderedPageBreak/>
        <w:t>SPLOŠNE DOLOČBE</w:t>
      </w:r>
    </w:p>
    <w:p w14:paraId="540C78CE" w14:textId="77777777" w:rsidR="00035CED" w:rsidRDefault="00035CED" w:rsidP="00035CED">
      <w:pPr>
        <w:pStyle w:val="BodyText"/>
        <w:jc w:val="left"/>
        <w:outlineLvl w:val="0"/>
        <w:rPr>
          <w:rFonts w:cs="Arial"/>
          <w:b/>
        </w:rPr>
      </w:pPr>
    </w:p>
    <w:p w14:paraId="7D834ECC" w14:textId="77777777" w:rsidR="00035CED" w:rsidRDefault="00035CED" w:rsidP="00035CED">
      <w:pPr>
        <w:pStyle w:val="Poglavje2"/>
      </w:pPr>
      <w:r>
        <w:t>Način izvajanja naročila</w:t>
      </w:r>
    </w:p>
    <w:p w14:paraId="3172F1C1" w14:textId="77777777" w:rsidR="00035CED" w:rsidRDefault="00035CED" w:rsidP="00035CED">
      <w:pPr>
        <w:rPr>
          <w:rFonts w:cs="Arial"/>
          <w:b/>
        </w:rPr>
      </w:pPr>
    </w:p>
    <w:p w14:paraId="21B14684" w14:textId="77777777" w:rsidR="00035CED" w:rsidRPr="00A11971" w:rsidRDefault="00035CED" w:rsidP="00035CED">
      <w:pPr>
        <w:pStyle w:val="StyleJustified"/>
      </w:pPr>
      <w:r w:rsidRPr="00A11971">
        <w:t xml:space="preserve">Naročnik oddaja naročilo </w:t>
      </w:r>
      <w:bookmarkStart w:id="1" w:name="OddajaNarocila"/>
      <w:r w:rsidRPr="00A11971">
        <w:t>»</w:t>
      </w:r>
      <w:bookmarkEnd w:id="1"/>
      <w:r w:rsidR="005421A8" w:rsidRPr="00813A52">
        <w:rPr>
          <w:rFonts w:cs="Arial"/>
          <w:b/>
        </w:rPr>
        <w:t>Najem PET/CT skenerja s pripadajočo opremo, ureditvijo prostora ter preureditvijo čakalnice</w:t>
      </w:r>
      <w:r w:rsidRPr="00A11971">
        <w:t>« v celoti.</w:t>
      </w:r>
      <w:r w:rsidR="002424AE">
        <w:t xml:space="preserve"> </w:t>
      </w:r>
      <w:r w:rsidRPr="00A11971">
        <w:t xml:space="preserve">Ponudnik mora ponuditi vse razpisane vrste </w:t>
      </w:r>
      <w:r w:rsidR="0056717C" w:rsidRPr="00A11971">
        <w:t>storitev</w:t>
      </w:r>
      <w:r w:rsidRPr="00A11971">
        <w:t xml:space="preserve"> (delne ponudbe niso dovoljene) -  to je 100 % razp</w:t>
      </w:r>
      <w:r w:rsidR="0056717C" w:rsidRPr="00A11971">
        <w:t>isane vrste storitev</w:t>
      </w:r>
      <w:r w:rsidRPr="00A11971">
        <w:t xml:space="preserve">. </w:t>
      </w:r>
    </w:p>
    <w:p w14:paraId="28EB01C8" w14:textId="77777777" w:rsidR="00035CED" w:rsidRDefault="00035CED" w:rsidP="00035CED">
      <w:pPr>
        <w:rPr>
          <w:rFonts w:cs="Arial"/>
        </w:rPr>
      </w:pPr>
    </w:p>
    <w:p w14:paraId="5AB0289A" w14:textId="77777777" w:rsidR="00035CED" w:rsidRDefault="00035CED" w:rsidP="00035CED">
      <w:pPr>
        <w:pStyle w:val="Poglavje2"/>
      </w:pPr>
      <w:r>
        <w:t>Sodelovanje</w:t>
      </w:r>
    </w:p>
    <w:p w14:paraId="331278B5" w14:textId="77777777" w:rsidR="00035CED" w:rsidRDefault="00035CED" w:rsidP="00035CED">
      <w:pPr>
        <w:pStyle w:val="BodyText"/>
        <w:outlineLvl w:val="0"/>
      </w:pPr>
    </w:p>
    <w:p w14:paraId="66AD8CA5" w14:textId="77777777" w:rsidR="00035CED" w:rsidRDefault="00035CED" w:rsidP="00035CED">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2AF98E6D" w14:textId="77777777" w:rsidR="00035CED" w:rsidRDefault="00035CED" w:rsidP="00035CED">
      <w:pPr>
        <w:pStyle w:val="BodyText"/>
        <w:outlineLvl w:val="0"/>
      </w:pPr>
    </w:p>
    <w:p w14:paraId="42D9C86F" w14:textId="77777777" w:rsidR="00035CED" w:rsidRDefault="00035CED" w:rsidP="00035CED">
      <w:pPr>
        <w:pStyle w:val="Poglavje2"/>
      </w:pPr>
      <w:r>
        <w:t>Jezik</w:t>
      </w:r>
    </w:p>
    <w:p w14:paraId="37EB2630" w14:textId="77777777" w:rsidR="00035CED" w:rsidRDefault="00035CED" w:rsidP="00035CED">
      <w:pPr>
        <w:pStyle w:val="BodyText"/>
        <w:rPr>
          <w:rFonts w:cs="Arial"/>
        </w:rPr>
      </w:pPr>
    </w:p>
    <w:p w14:paraId="5324CD70" w14:textId="77777777" w:rsidR="00035CED" w:rsidRDefault="00035CED" w:rsidP="00035CED">
      <w:pPr>
        <w:jc w:val="both"/>
      </w:pPr>
      <w:r>
        <w:t>Postopek javnega naročanja poteka v slovenskem jeziku. Ponudnik mora pripraviti ponudbo v slovenskem jeziku. Ponudnik lahko uporabi v tujem jeziku že uveljavljene tehnične izraze, vendar le v tehničnem delu ponudbe.</w:t>
      </w:r>
    </w:p>
    <w:p w14:paraId="45EA1EE6" w14:textId="77777777" w:rsidR="00035CED" w:rsidRDefault="00035CED" w:rsidP="00035CED">
      <w:pPr>
        <w:pStyle w:val="BodyText"/>
        <w:rPr>
          <w:rFonts w:cs="Arial"/>
        </w:rPr>
      </w:pPr>
    </w:p>
    <w:p w14:paraId="41B035E5" w14:textId="77777777" w:rsidR="00035CED" w:rsidRDefault="00035CED" w:rsidP="00035CED">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201071F4" w14:textId="77777777" w:rsidR="00035CED" w:rsidRDefault="00035CED" w:rsidP="00035CED">
      <w:pPr>
        <w:rPr>
          <w:rFonts w:cs="Arial"/>
        </w:rPr>
      </w:pPr>
    </w:p>
    <w:p w14:paraId="31F0565D" w14:textId="77777777" w:rsidR="00035CED" w:rsidRDefault="00035CED" w:rsidP="00035CED">
      <w:pPr>
        <w:pStyle w:val="Poglavje2"/>
      </w:pPr>
      <w:r>
        <w:t>Podizvajalci</w:t>
      </w:r>
    </w:p>
    <w:p w14:paraId="6C2DF484" w14:textId="77777777" w:rsidR="00035CED" w:rsidRDefault="00035CED" w:rsidP="00035CED">
      <w:pPr>
        <w:pStyle w:val="Poglavje2"/>
        <w:numPr>
          <w:ilvl w:val="0"/>
          <w:numId w:val="0"/>
        </w:numPr>
        <w:tabs>
          <w:tab w:val="left" w:pos="708"/>
        </w:tabs>
        <w:rPr>
          <w:rFonts w:cs="Arial"/>
          <w:b w:val="0"/>
        </w:rPr>
      </w:pPr>
    </w:p>
    <w:p w14:paraId="3A0A57C7" w14:textId="77777777" w:rsidR="00035CED" w:rsidRDefault="00035CED" w:rsidP="00035CED">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14:paraId="39D62F75" w14:textId="77777777" w:rsidR="00035CED" w:rsidRDefault="00035CED" w:rsidP="00035CED">
      <w:pPr>
        <w:autoSpaceDE w:val="0"/>
        <w:autoSpaceDN w:val="0"/>
        <w:adjustRightInd w:val="0"/>
        <w:jc w:val="both"/>
        <w:rPr>
          <w:rFonts w:cs="Arial"/>
          <w:color w:val="000000"/>
        </w:rPr>
      </w:pPr>
    </w:p>
    <w:p w14:paraId="68E75DE3" w14:textId="77777777" w:rsidR="00035CED" w:rsidRDefault="00035CED" w:rsidP="00035CED">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14:paraId="0F09CB1F" w14:textId="77777777" w:rsidR="00035CED" w:rsidRDefault="00035CED" w:rsidP="00035CED">
      <w:pPr>
        <w:autoSpaceDE w:val="0"/>
        <w:autoSpaceDN w:val="0"/>
        <w:adjustRightInd w:val="0"/>
        <w:jc w:val="both"/>
        <w:rPr>
          <w:rFonts w:cs="Arial"/>
          <w:color w:val="000000"/>
        </w:rPr>
      </w:pPr>
    </w:p>
    <w:p w14:paraId="05C22F32" w14:textId="77777777" w:rsidR="00035CED" w:rsidRDefault="00035CED" w:rsidP="00035CED">
      <w:pPr>
        <w:jc w:val="both"/>
        <w:rPr>
          <w:rFonts w:cs="Arial"/>
        </w:rPr>
      </w:pPr>
      <w:r>
        <w:rPr>
          <w:rFonts w:cs="Arial"/>
        </w:rPr>
        <w:t>V primeru izvedbe javnega naročila s podizvajalci, je potrebno v ponudbi:</w:t>
      </w:r>
    </w:p>
    <w:p w14:paraId="059936DB" w14:textId="77777777" w:rsidR="00035CED" w:rsidRDefault="00035CED" w:rsidP="00DA38E0">
      <w:pPr>
        <w:numPr>
          <w:ilvl w:val="0"/>
          <w:numId w:val="2"/>
        </w:numPr>
        <w:jc w:val="both"/>
      </w:pPr>
      <w:r>
        <w:t>navesti vse podizvajalce ter vsak del javnega naročila, ki ga namerava oddati v podizvajanje,</w:t>
      </w:r>
    </w:p>
    <w:p w14:paraId="61DA310B" w14:textId="77777777" w:rsidR="00035CED" w:rsidRDefault="00035CED" w:rsidP="00DA38E0">
      <w:pPr>
        <w:numPr>
          <w:ilvl w:val="0"/>
          <w:numId w:val="2"/>
        </w:numPr>
        <w:jc w:val="both"/>
      </w:pPr>
      <w:r>
        <w:t>kontaktne podatke in zakonite zastopnike predlaganih podizvajalcev,</w:t>
      </w:r>
    </w:p>
    <w:p w14:paraId="0A9869C3" w14:textId="77777777" w:rsidR="00035CED" w:rsidRDefault="00035CED" w:rsidP="00DA38E0">
      <w:pPr>
        <w:numPr>
          <w:ilvl w:val="0"/>
          <w:numId w:val="2"/>
        </w:numPr>
        <w:jc w:val="both"/>
      </w:pPr>
      <w:r>
        <w:t>izpolnjene ESPD teh podizvajalcev v skladu z 79. členom</w:t>
      </w:r>
      <w:r>
        <w:rPr>
          <w:rFonts w:cs="Arial"/>
        </w:rPr>
        <w:t xml:space="preserve"> ZJN-3</w:t>
      </w:r>
      <w:r>
        <w:t xml:space="preserve"> ter</w:t>
      </w:r>
    </w:p>
    <w:p w14:paraId="141E0D7F" w14:textId="77777777" w:rsidR="00035CED" w:rsidRDefault="00035CED" w:rsidP="00DA38E0">
      <w:pPr>
        <w:numPr>
          <w:ilvl w:val="0"/>
          <w:numId w:val="2"/>
        </w:numPr>
        <w:jc w:val="both"/>
      </w:pPr>
      <w:r>
        <w:t>priložiti zahtevo podizvajalca za neposredno plačilo, če podizvajalec to zahteva.</w:t>
      </w:r>
    </w:p>
    <w:p w14:paraId="5FF888B1" w14:textId="77777777" w:rsidR="00035CED" w:rsidRDefault="00035CED" w:rsidP="00035CED">
      <w:pPr>
        <w:autoSpaceDE w:val="0"/>
        <w:autoSpaceDN w:val="0"/>
        <w:adjustRightInd w:val="0"/>
        <w:jc w:val="both"/>
        <w:rPr>
          <w:rFonts w:cs="Arial"/>
          <w:color w:val="000000"/>
        </w:rPr>
      </w:pPr>
    </w:p>
    <w:p w14:paraId="5CA0DA0C" w14:textId="77777777" w:rsidR="00035CED" w:rsidRDefault="00035CED" w:rsidP="00035CED">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1D9DFD8" w14:textId="77777777" w:rsidR="00035CED" w:rsidRDefault="00035CED" w:rsidP="00035CED">
      <w:pPr>
        <w:jc w:val="both"/>
      </w:pPr>
    </w:p>
    <w:p w14:paraId="3E6D2102" w14:textId="77777777" w:rsidR="00035CED" w:rsidRDefault="00035CED" w:rsidP="00035CED">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14:paraId="7B9824C3" w14:textId="77777777" w:rsidR="00035CED" w:rsidRDefault="00035CED" w:rsidP="00DA38E0">
      <w:pPr>
        <w:numPr>
          <w:ilvl w:val="0"/>
          <w:numId w:val="2"/>
        </w:numPr>
        <w:jc w:val="both"/>
      </w:pPr>
      <w:r>
        <w:t>podatki o ponudniku (naziv in naslov, matična številka, davčna številka, številka transakcijskega računa),</w:t>
      </w:r>
    </w:p>
    <w:p w14:paraId="16C74148" w14:textId="77777777" w:rsidR="00035CED" w:rsidRDefault="00035CED" w:rsidP="00DA38E0">
      <w:pPr>
        <w:numPr>
          <w:ilvl w:val="0"/>
          <w:numId w:val="2"/>
        </w:numPr>
        <w:jc w:val="both"/>
      </w:pPr>
      <w:r>
        <w:t>podatki o podizvajalcu (naziv, polni naslov, matična številka, davčna številka in transakcijski račun),</w:t>
      </w:r>
    </w:p>
    <w:p w14:paraId="7520251E" w14:textId="77777777" w:rsidR="00035CED" w:rsidRDefault="00035CED" w:rsidP="00DA38E0">
      <w:pPr>
        <w:numPr>
          <w:ilvl w:val="0"/>
          <w:numId w:val="2"/>
        </w:numPr>
        <w:jc w:val="both"/>
      </w:pPr>
      <w:r>
        <w:t>predmet dogovora, vrsto, obseg in skupno vrednost del, ki jih prevzema podizvajalec, kraj in rok izvedbe teh del,</w:t>
      </w:r>
    </w:p>
    <w:p w14:paraId="6D3CF86A" w14:textId="77777777" w:rsidR="00035CED" w:rsidRDefault="00035CED" w:rsidP="00DA38E0">
      <w:pPr>
        <w:numPr>
          <w:ilvl w:val="0"/>
          <w:numId w:val="2"/>
        </w:numPr>
        <w:jc w:val="both"/>
      </w:pPr>
      <w:r>
        <w:t>soglasje podizvajalca, na podlagi katerega naročnik namesto ponudniku (izbranemu izvajalcu) poravnava podizvajalčevo terjatev do ponudnika (izbranega izvajalca).</w:t>
      </w:r>
    </w:p>
    <w:p w14:paraId="5712F8E9" w14:textId="77777777" w:rsidR="00035CED" w:rsidRDefault="00035CED" w:rsidP="00035CED">
      <w:pPr>
        <w:jc w:val="both"/>
      </w:pPr>
    </w:p>
    <w:p w14:paraId="0DE3ECF9" w14:textId="77777777" w:rsidR="00035CED" w:rsidRDefault="00035CED" w:rsidP="00035CED">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C06B644" w14:textId="77777777" w:rsidR="00035CED" w:rsidRDefault="00035CED" w:rsidP="00DA38E0">
      <w:pPr>
        <w:numPr>
          <w:ilvl w:val="0"/>
          <w:numId w:val="2"/>
        </w:numPr>
        <w:jc w:val="both"/>
      </w:pPr>
      <w:r>
        <w:lastRenderedPageBreak/>
        <w:t>glavni izvajalec v pogodbi pooblastiti naročnika, da na podlagi potrjenega računa oziroma situacije s strani glavnega izvajalca neposredno plačuje podizvajalcu,</w:t>
      </w:r>
    </w:p>
    <w:p w14:paraId="288B362E" w14:textId="77777777" w:rsidR="00035CED" w:rsidRDefault="00035CED" w:rsidP="00DA38E0">
      <w:pPr>
        <w:numPr>
          <w:ilvl w:val="0"/>
          <w:numId w:val="2"/>
        </w:numPr>
        <w:jc w:val="both"/>
      </w:pPr>
      <w:r>
        <w:t>podizvajalec predložiti soglasje, na podlagi katerega naročnik namesto ponudnika poravna podizvajalčevo terjatev do ponudnika,</w:t>
      </w:r>
    </w:p>
    <w:p w14:paraId="7FAA56B4" w14:textId="77777777" w:rsidR="00035CED" w:rsidRDefault="00035CED" w:rsidP="00DA38E0">
      <w:pPr>
        <w:numPr>
          <w:ilvl w:val="0"/>
          <w:numId w:val="2"/>
        </w:numPr>
        <w:jc w:val="both"/>
      </w:pPr>
      <w:r>
        <w:t>glavni izvajalec svojemu računu ali situaciji priložiti račun ali situacijo podizvajalca, ki ga je predhodno potrdil.</w:t>
      </w:r>
    </w:p>
    <w:p w14:paraId="44CD28FB" w14:textId="77777777" w:rsidR="00035CED" w:rsidRDefault="00035CED" w:rsidP="00035CED">
      <w:pPr>
        <w:jc w:val="both"/>
      </w:pPr>
    </w:p>
    <w:p w14:paraId="0DAA0D1D" w14:textId="77777777" w:rsidR="00035CED" w:rsidRDefault="00035CED" w:rsidP="00035CED">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FC5C28A" w14:textId="77777777" w:rsidR="00035CED" w:rsidRDefault="00035CED" w:rsidP="00035CED">
      <w:pPr>
        <w:jc w:val="both"/>
        <w:rPr>
          <w:rFonts w:cs="Arial"/>
        </w:rPr>
      </w:pPr>
    </w:p>
    <w:p w14:paraId="70C4FA07" w14:textId="77777777" w:rsidR="00035CED" w:rsidRDefault="00035CED" w:rsidP="00035CED">
      <w:pPr>
        <w:jc w:val="both"/>
      </w:pPr>
      <w:r>
        <w:t>Obveznosti iz te točke veljajo tudi za podizvajalce podizvajalcev glavnega izvajalca ali nadaljnje podizvajalce v podizvajalski verigi, pri čemer se smiselno uporabljajo določbe te točke.</w:t>
      </w:r>
    </w:p>
    <w:p w14:paraId="4FB8CCD6" w14:textId="77777777" w:rsidR="00035CED" w:rsidRDefault="00035CED" w:rsidP="00035CED">
      <w:pPr>
        <w:autoSpaceDE w:val="0"/>
        <w:autoSpaceDN w:val="0"/>
        <w:adjustRightInd w:val="0"/>
        <w:jc w:val="both"/>
        <w:rPr>
          <w:rFonts w:cs="Arial"/>
          <w:color w:val="000000"/>
        </w:rPr>
      </w:pPr>
    </w:p>
    <w:p w14:paraId="7F9715F7" w14:textId="77777777" w:rsidR="00035CED" w:rsidRDefault="00035CED" w:rsidP="00035CED">
      <w:pPr>
        <w:pStyle w:val="Poglavje2"/>
      </w:pPr>
      <w:r>
        <w:t>Skupna ponudba</w:t>
      </w:r>
    </w:p>
    <w:p w14:paraId="623297F8" w14:textId="77777777" w:rsidR="00035CED" w:rsidRDefault="00035CED" w:rsidP="00035CED">
      <w:pPr>
        <w:pStyle w:val="BESEDILO"/>
        <w:keepLines w:val="0"/>
        <w:widowControl/>
        <w:tabs>
          <w:tab w:val="left" w:pos="708"/>
        </w:tabs>
        <w:rPr>
          <w:rFonts w:cs="Arial"/>
          <w:kern w:val="0"/>
        </w:rPr>
      </w:pPr>
    </w:p>
    <w:p w14:paraId="49FCED05" w14:textId="77777777" w:rsidR="00035CED" w:rsidRDefault="00035CED" w:rsidP="00035CED">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14:paraId="071DB030" w14:textId="77777777" w:rsidR="00035CED" w:rsidRDefault="00035CED" w:rsidP="00035CED">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14:paraId="18FCCCF9" w14:textId="77777777" w:rsidR="00035CED" w:rsidRDefault="00035CED" w:rsidP="00035CED">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14:paraId="35503464" w14:textId="77777777" w:rsidR="00035CED" w:rsidRDefault="00035CED" w:rsidP="00035CED">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izvedbe storitve ali gradnje </w:t>
      </w:r>
      <w:r>
        <w:rPr>
          <w:rFonts w:cs="Arial"/>
          <w:b/>
          <w:color w:val="000000"/>
        </w:rPr>
        <w:t>v izvirniku predložiti naročniku pravni akt o skupni izvedbi naročila (poslovnem sodelovanju)</w:t>
      </w:r>
      <w:r>
        <w:rPr>
          <w:rFonts w:cs="Arial"/>
          <w:color w:val="000000"/>
        </w:rPr>
        <w:t>, ki mora biti datiran, žigosan in podpisan s strani vseh partnerjev v skupini.</w:t>
      </w:r>
    </w:p>
    <w:p w14:paraId="60F6A230" w14:textId="77777777" w:rsidR="00035CED" w:rsidRDefault="00035CED" w:rsidP="00035CED">
      <w:pPr>
        <w:pStyle w:val="BESEDILO"/>
        <w:keepLines w:val="0"/>
        <w:widowControl/>
        <w:tabs>
          <w:tab w:val="left" w:pos="708"/>
        </w:tabs>
        <w:rPr>
          <w:rFonts w:cs="Arial"/>
          <w:kern w:val="0"/>
        </w:rPr>
      </w:pPr>
    </w:p>
    <w:p w14:paraId="70B8FEAD" w14:textId="77777777" w:rsidR="00035CED" w:rsidRDefault="00035CED" w:rsidP="00035CED">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040F1AA1" w14:textId="77777777" w:rsidR="00035CED" w:rsidRDefault="00035CED" w:rsidP="00035CED">
      <w:pPr>
        <w:pStyle w:val="StyleJustified"/>
      </w:pPr>
    </w:p>
    <w:p w14:paraId="527D35A1" w14:textId="77777777" w:rsidR="00035CED" w:rsidRDefault="00035CED" w:rsidP="00035CED">
      <w:pPr>
        <w:pStyle w:val="Poglavje2"/>
      </w:pPr>
      <w:r>
        <w:t>Uporaba zmogljivosti drugih subjektov</w:t>
      </w:r>
    </w:p>
    <w:p w14:paraId="287F4299" w14:textId="77777777" w:rsidR="00035CED" w:rsidRDefault="00035CED" w:rsidP="00035CED">
      <w:pPr>
        <w:jc w:val="both"/>
      </w:pPr>
    </w:p>
    <w:p w14:paraId="352AAAA5" w14:textId="77777777" w:rsidR="00035CED" w:rsidRDefault="00035CED" w:rsidP="00035CED">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40E14539" w14:textId="77777777" w:rsidR="00035CED" w:rsidRDefault="00035CED" w:rsidP="00035CED">
      <w:pPr>
        <w:jc w:val="both"/>
      </w:pPr>
    </w:p>
    <w:p w14:paraId="1D2967E9" w14:textId="77777777" w:rsidR="00035CED" w:rsidRDefault="00035CED" w:rsidP="00035CED">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8842511" w14:textId="77777777" w:rsidR="00035CED" w:rsidRDefault="00035CED" w:rsidP="00035CED">
      <w:pPr>
        <w:jc w:val="both"/>
      </w:pPr>
    </w:p>
    <w:p w14:paraId="608EEBB1" w14:textId="77777777" w:rsidR="00035CED" w:rsidRDefault="00035CED" w:rsidP="00035CED">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5F4E26E" w14:textId="77777777" w:rsidR="00035CED" w:rsidRDefault="00035CED" w:rsidP="00035CED">
      <w:pPr>
        <w:autoSpaceDE w:val="0"/>
        <w:autoSpaceDN w:val="0"/>
        <w:adjustRightInd w:val="0"/>
        <w:jc w:val="both"/>
        <w:rPr>
          <w:rFonts w:cs="Arial"/>
          <w:color w:val="000000"/>
        </w:rPr>
      </w:pPr>
    </w:p>
    <w:p w14:paraId="7E9F7CD6" w14:textId="77777777" w:rsidR="00035CED" w:rsidRDefault="00035CED" w:rsidP="00035CED">
      <w:pPr>
        <w:pStyle w:val="Poglavje2"/>
      </w:pPr>
      <w:r>
        <w:t>Pojasnila razpisne dokumentacije</w:t>
      </w:r>
    </w:p>
    <w:p w14:paraId="478506A4" w14:textId="77777777" w:rsidR="00035CED" w:rsidRDefault="00035CED" w:rsidP="00035CED">
      <w:pPr>
        <w:pStyle w:val="Poglavje2"/>
        <w:numPr>
          <w:ilvl w:val="0"/>
          <w:numId w:val="0"/>
        </w:numPr>
        <w:tabs>
          <w:tab w:val="left" w:pos="708"/>
        </w:tabs>
      </w:pPr>
    </w:p>
    <w:p w14:paraId="555CA6CE" w14:textId="77777777" w:rsidR="002424AE" w:rsidRPr="00DE289E" w:rsidRDefault="002424AE" w:rsidP="002424AE">
      <w:pPr>
        <w:jc w:val="both"/>
      </w:pPr>
      <w:r w:rsidRPr="00DE289E">
        <w:t>Pojasnila o vsebini dokumentacije v zvezi z oddajo javnega naročila se lahko zahtevajo le v pisni obliki preko Portala javnih naročil. Pojasnila bodo posredovana na Portal javnih naročil.</w:t>
      </w:r>
    </w:p>
    <w:p w14:paraId="5E7815E2" w14:textId="77777777" w:rsidR="002424AE" w:rsidRPr="00DE289E" w:rsidRDefault="002424AE" w:rsidP="002424AE">
      <w:pPr>
        <w:jc w:val="both"/>
      </w:pPr>
    </w:p>
    <w:p w14:paraId="3FEC7244" w14:textId="0C0A6D4F" w:rsidR="002424AE" w:rsidRPr="00DE289E" w:rsidRDefault="002424AE" w:rsidP="002424AE">
      <w:pPr>
        <w:jc w:val="both"/>
        <w:rPr>
          <w:b/>
          <w:sz w:val="24"/>
          <w:szCs w:val="24"/>
          <w:u w:val="single"/>
        </w:rPr>
      </w:pPr>
      <w:r w:rsidRPr="005532EB">
        <w:rPr>
          <w:b/>
          <w:sz w:val="24"/>
          <w:szCs w:val="24"/>
          <w:u w:val="single"/>
        </w:rPr>
        <w:t xml:space="preserve">Rok za postavitev vprašanj: </w:t>
      </w:r>
      <w:r w:rsidR="00357937" w:rsidRPr="005532EB">
        <w:rPr>
          <w:b/>
          <w:sz w:val="24"/>
          <w:szCs w:val="24"/>
          <w:u w:val="single"/>
        </w:rPr>
        <w:t>1. 4. 2022</w:t>
      </w:r>
      <w:r w:rsidRPr="005532EB">
        <w:rPr>
          <w:b/>
          <w:sz w:val="24"/>
          <w:szCs w:val="24"/>
          <w:u w:val="single"/>
        </w:rPr>
        <w:t xml:space="preserve"> do 10. ure.</w:t>
      </w:r>
    </w:p>
    <w:p w14:paraId="6CE87B82" w14:textId="77777777" w:rsidR="002424AE" w:rsidRPr="00DE289E" w:rsidRDefault="002424AE" w:rsidP="002424AE">
      <w:pPr>
        <w:jc w:val="both"/>
      </w:pPr>
    </w:p>
    <w:p w14:paraId="2DD71E24" w14:textId="77777777" w:rsidR="002424AE" w:rsidRPr="00DE289E" w:rsidRDefault="002424AE" w:rsidP="002424AE">
      <w:pPr>
        <w:jc w:val="both"/>
      </w:pPr>
      <w:r w:rsidRPr="00DE289E">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0AC24EB" w14:textId="77777777" w:rsidR="00035CED" w:rsidRDefault="00035CED" w:rsidP="00035CED">
      <w:pPr>
        <w:pStyle w:val="BodyText"/>
        <w:rPr>
          <w:rFonts w:cs="Arial"/>
          <w:b/>
          <w:u w:val="single"/>
        </w:rPr>
      </w:pPr>
    </w:p>
    <w:p w14:paraId="57111D0B" w14:textId="77777777" w:rsidR="00035CED" w:rsidRDefault="00035CED" w:rsidP="00035CED">
      <w:pPr>
        <w:pStyle w:val="Poglavje2"/>
      </w:pPr>
      <w:r>
        <w:t>Dopolnitve in spremembe razpisne dokumentacije</w:t>
      </w:r>
    </w:p>
    <w:p w14:paraId="46940863" w14:textId="77777777" w:rsidR="00035CED" w:rsidRDefault="00035CED" w:rsidP="00035CED">
      <w:pPr>
        <w:pStyle w:val="BodyText"/>
        <w:rPr>
          <w:rFonts w:cs="Arial"/>
        </w:rPr>
      </w:pPr>
    </w:p>
    <w:p w14:paraId="38128C31" w14:textId="77777777" w:rsidR="00035CED" w:rsidRDefault="00035CED" w:rsidP="00035CED">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14:paraId="3A98FF8E" w14:textId="77777777" w:rsidR="00035CED" w:rsidRDefault="00035CED" w:rsidP="00035CED">
      <w:pPr>
        <w:pStyle w:val="BodyText"/>
        <w:rPr>
          <w:rFonts w:cs="Arial"/>
        </w:rPr>
      </w:pPr>
    </w:p>
    <w:p w14:paraId="1A90B691" w14:textId="77777777" w:rsidR="00035CED" w:rsidRDefault="00035CED" w:rsidP="00035CED">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14:paraId="3CB89332" w14:textId="77777777" w:rsidR="00035CED" w:rsidRDefault="00035CED" w:rsidP="00035CED">
      <w:pPr>
        <w:pStyle w:val="BodyText"/>
        <w:rPr>
          <w:rFonts w:cs="Arial"/>
        </w:rPr>
      </w:pPr>
    </w:p>
    <w:p w14:paraId="0FF3B9B0" w14:textId="77777777" w:rsidR="00035CED" w:rsidRDefault="00035CED" w:rsidP="00035CED">
      <w:pPr>
        <w:pStyle w:val="BodyText"/>
        <w:rPr>
          <w:rFonts w:cs="Arial"/>
        </w:rPr>
      </w:pPr>
      <w:r>
        <w:rPr>
          <w:rFonts w:cs="Arial"/>
        </w:rPr>
        <w:t>Rok za prejem ponudb bo naročnik podaljšal tudi v naslednjih primerih:</w:t>
      </w:r>
    </w:p>
    <w:p w14:paraId="14274438" w14:textId="77777777" w:rsidR="00035CED" w:rsidRDefault="00035CED" w:rsidP="00DA38E0">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170E36C" w14:textId="77777777" w:rsidR="00035CED" w:rsidRDefault="00035CED" w:rsidP="00DA38E0">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22D1803A" w14:textId="77777777" w:rsidR="00035CED" w:rsidRDefault="00035CED" w:rsidP="00035CED">
      <w:pPr>
        <w:pStyle w:val="BodyText"/>
        <w:rPr>
          <w:rFonts w:cs="Arial"/>
        </w:rPr>
      </w:pPr>
    </w:p>
    <w:p w14:paraId="5A30EA50" w14:textId="77777777" w:rsidR="00035CED" w:rsidRDefault="00035CED" w:rsidP="00035CED">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199F693" w14:textId="77777777" w:rsidR="00035CED" w:rsidRDefault="00035CED" w:rsidP="00035CED">
      <w:pPr>
        <w:pStyle w:val="BodyText"/>
        <w:rPr>
          <w:rFonts w:cs="Arial"/>
        </w:rPr>
      </w:pPr>
    </w:p>
    <w:p w14:paraId="2A953461" w14:textId="77777777" w:rsidR="00035CED" w:rsidRDefault="00035CED" w:rsidP="00035CED">
      <w:pPr>
        <w:pStyle w:val="Poglavje2"/>
      </w:pPr>
      <w:r>
        <w:t>Dopustne dopolnitve ponudbe, pojasnila in popravek ponudbe, računske napake</w:t>
      </w:r>
    </w:p>
    <w:p w14:paraId="390731F3" w14:textId="77777777" w:rsidR="00035CED" w:rsidRDefault="00035CED" w:rsidP="00035CED">
      <w:pPr>
        <w:rPr>
          <w:rFonts w:cs="Arial"/>
        </w:rPr>
      </w:pPr>
    </w:p>
    <w:p w14:paraId="64140068" w14:textId="77777777" w:rsidR="00035CED" w:rsidRDefault="00035CED" w:rsidP="00035CED">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6E607A68" w14:textId="77777777" w:rsidR="00035CED" w:rsidRDefault="00035CED" w:rsidP="00035CED">
      <w:pPr>
        <w:pStyle w:val="StyleJustified"/>
      </w:pPr>
    </w:p>
    <w:p w14:paraId="0644E5D1" w14:textId="77777777" w:rsidR="00035CED" w:rsidRDefault="00035CED" w:rsidP="00035CED">
      <w:pPr>
        <w:jc w:val="both"/>
      </w:pPr>
      <w:r>
        <w:t>Ponudnik ne sme dopolnjevati ali popravljati:</w:t>
      </w:r>
    </w:p>
    <w:p w14:paraId="1C31241F" w14:textId="77777777" w:rsidR="00035CED" w:rsidRDefault="00035CED" w:rsidP="00DA38E0">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24437EA6" w14:textId="77777777" w:rsidR="00035CED" w:rsidRDefault="00035CED" w:rsidP="00DA38E0">
      <w:pPr>
        <w:numPr>
          <w:ilvl w:val="0"/>
          <w:numId w:val="2"/>
        </w:numPr>
        <w:jc w:val="both"/>
      </w:pPr>
      <w:r>
        <w:t>tistega dela ponudbe, ki se veže na tehnične specifikacije predmeta javnega naročila,</w:t>
      </w:r>
    </w:p>
    <w:p w14:paraId="4C5E616C" w14:textId="77777777" w:rsidR="00035CED" w:rsidRDefault="00035CED" w:rsidP="00DA38E0">
      <w:pPr>
        <w:numPr>
          <w:ilvl w:val="0"/>
          <w:numId w:val="2"/>
        </w:numPr>
        <w:jc w:val="both"/>
      </w:pPr>
      <w:r>
        <w:t>tistih elementov ponudbe, ki vplivajo ali bi lahko vplivali na drugačno razvrstitev njegove ponudbe glede na preostale ponudbe, ki jih je naročnik prejel v postopku javnega naročanja.</w:t>
      </w:r>
    </w:p>
    <w:p w14:paraId="5BCC5223" w14:textId="77777777" w:rsidR="00035CED" w:rsidRDefault="00035CED" w:rsidP="00035CED">
      <w:pPr>
        <w:pStyle w:val="StyleJustified"/>
      </w:pPr>
    </w:p>
    <w:p w14:paraId="4877E3C1" w14:textId="77777777" w:rsidR="00035CED" w:rsidRDefault="00035CED" w:rsidP="00035CED">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3A693130" w14:textId="77777777" w:rsidR="002424AE" w:rsidRDefault="002424AE" w:rsidP="00035CED">
      <w:pPr>
        <w:pStyle w:val="BodyText"/>
      </w:pPr>
    </w:p>
    <w:p w14:paraId="7090E29D" w14:textId="77777777" w:rsidR="002424AE" w:rsidRPr="002D0EFD" w:rsidRDefault="002424AE" w:rsidP="002424AE">
      <w:pPr>
        <w:pStyle w:val="Poglavje2"/>
      </w:pPr>
      <w:r w:rsidRPr="002D0EFD">
        <w:t>Ogled</w:t>
      </w:r>
    </w:p>
    <w:p w14:paraId="01529B9F" w14:textId="77777777" w:rsidR="002424AE" w:rsidRPr="002D0EFD" w:rsidRDefault="002424AE" w:rsidP="002424AE">
      <w:pPr>
        <w:rPr>
          <w:rFonts w:cs="Arial"/>
        </w:rPr>
      </w:pPr>
    </w:p>
    <w:p w14:paraId="5928DC88" w14:textId="1A3B2A5B" w:rsidR="002424AE" w:rsidRPr="002D0EFD" w:rsidRDefault="002424AE" w:rsidP="002424AE">
      <w:pPr>
        <w:jc w:val="both"/>
      </w:pPr>
      <w:r w:rsidRPr="002D0EFD">
        <w:rPr>
          <w:rFonts w:cs="Arial"/>
        </w:rPr>
        <w:t xml:space="preserve">Naročnik bo organiziral ogled prostorov in sicer na način, da se ponudniki predhodno dogovorijo za termin ogleda </w:t>
      </w:r>
      <w:r w:rsidR="00D94378" w:rsidRPr="002D0EFD">
        <w:rPr>
          <w:rFonts w:cs="Arial"/>
        </w:rPr>
        <w:t xml:space="preserve">najkasneje do </w:t>
      </w:r>
      <w:r w:rsidR="00357937" w:rsidRPr="005532EB">
        <w:rPr>
          <w:rFonts w:cs="Arial"/>
        </w:rPr>
        <w:t>25. 3. 2022</w:t>
      </w:r>
      <w:r w:rsidR="00476EF0" w:rsidRPr="005532EB">
        <w:rPr>
          <w:rFonts w:cs="Arial"/>
        </w:rPr>
        <w:t xml:space="preserve"> do 13</w:t>
      </w:r>
      <w:r w:rsidR="00D94378" w:rsidRPr="005532EB">
        <w:rPr>
          <w:rFonts w:cs="Arial"/>
        </w:rPr>
        <w:t>.00</w:t>
      </w:r>
      <w:r w:rsidR="00D94378" w:rsidRPr="002D0EFD">
        <w:rPr>
          <w:rFonts w:cs="Arial"/>
        </w:rPr>
        <w:t xml:space="preserve"> </w:t>
      </w:r>
      <w:r w:rsidRPr="002D0EFD">
        <w:rPr>
          <w:rFonts w:cs="Arial"/>
        </w:rPr>
        <w:t xml:space="preserve">preko elektronske pošte na naslov: </w:t>
      </w:r>
      <w:hyperlink r:id="rId9" w:history="1">
        <w:r w:rsidRPr="002D0EFD">
          <w:rPr>
            <w:rFonts w:cs="Arial"/>
            <w:color w:val="0000FF"/>
            <w:u w:val="single"/>
          </w:rPr>
          <w:t>sjn@onko-i.si</w:t>
        </w:r>
      </w:hyperlink>
      <w:r w:rsidRPr="002D0EFD">
        <w:t xml:space="preserve"> </w:t>
      </w:r>
    </w:p>
    <w:p w14:paraId="0FA128F9" w14:textId="77777777" w:rsidR="002424AE" w:rsidRPr="002D0EFD" w:rsidRDefault="002424AE" w:rsidP="002424AE">
      <w:pPr>
        <w:jc w:val="both"/>
      </w:pPr>
    </w:p>
    <w:p w14:paraId="34AD960D" w14:textId="5AB94434" w:rsidR="00D94378" w:rsidRPr="002D0EFD" w:rsidRDefault="00D94378" w:rsidP="00D94378">
      <w:pPr>
        <w:pStyle w:val="BodyText"/>
        <w:outlineLvl w:val="0"/>
        <w:rPr>
          <w:rFonts w:cs="Arial"/>
          <w:b/>
          <w:u w:val="single"/>
        </w:rPr>
      </w:pPr>
      <w:r w:rsidRPr="002D0EFD">
        <w:rPr>
          <w:rFonts w:cs="Arial"/>
          <w:b/>
          <w:u w:val="single"/>
        </w:rPr>
        <w:t xml:space="preserve">PRIČETEK OGLEDA PROSTOROV BO </w:t>
      </w:r>
      <w:r w:rsidR="00357937">
        <w:rPr>
          <w:rFonts w:cs="Arial"/>
          <w:b/>
          <w:color w:val="000000"/>
          <w:u w:val="single"/>
        </w:rPr>
        <w:t xml:space="preserve">V </w:t>
      </w:r>
      <w:r w:rsidR="00357937" w:rsidRPr="005532EB">
        <w:rPr>
          <w:rFonts w:cs="Arial"/>
          <w:b/>
          <w:color w:val="000000"/>
          <w:u w:val="single"/>
        </w:rPr>
        <w:t>PONEDELJEK</w:t>
      </w:r>
      <w:r w:rsidRPr="005532EB">
        <w:rPr>
          <w:rFonts w:cs="Arial"/>
          <w:b/>
          <w:color w:val="000000"/>
          <w:u w:val="single"/>
        </w:rPr>
        <w:t xml:space="preserve">, DNE  </w:t>
      </w:r>
      <w:r w:rsidR="00357937" w:rsidRPr="005532EB">
        <w:rPr>
          <w:rFonts w:cs="Arial"/>
          <w:b/>
          <w:color w:val="000000"/>
          <w:u w:val="single"/>
        </w:rPr>
        <w:t>28. 3. 2022</w:t>
      </w:r>
      <w:r w:rsidR="005532EB" w:rsidRPr="005532EB">
        <w:rPr>
          <w:rFonts w:cs="Arial"/>
          <w:b/>
          <w:color w:val="000000"/>
          <w:u w:val="single"/>
        </w:rPr>
        <w:t>, OB 8</w:t>
      </w:r>
      <w:r w:rsidRPr="005532EB">
        <w:rPr>
          <w:rFonts w:cs="Arial"/>
          <w:b/>
          <w:color w:val="000000"/>
          <w:u w:val="single"/>
        </w:rPr>
        <w:t>. URI</w:t>
      </w:r>
      <w:r w:rsidRPr="002B2A69">
        <w:rPr>
          <w:rFonts w:cs="Arial"/>
          <w:b/>
          <w:color w:val="000000"/>
          <w:u w:val="single"/>
        </w:rPr>
        <w:t>,</w:t>
      </w:r>
      <w:r w:rsidRPr="002D0EFD">
        <w:rPr>
          <w:rFonts w:cs="Arial"/>
          <w:b/>
          <w:color w:val="000000"/>
          <w:u w:val="single"/>
        </w:rPr>
        <w:t xml:space="preserve"> PRED STAVBO D (zbor pri varnostniku stavbe D</w:t>
      </w:r>
      <w:r w:rsidRPr="002D0EFD">
        <w:rPr>
          <w:rFonts w:cs="Arial"/>
          <w:b/>
          <w:u w:val="single"/>
        </w:rPr>
        <w:t xml:space="preserve">) Onkološkega inštituta Ljubljana, Zaloška cesta 2, 1000 Ljubljana. </w:t>
      </w:r>
    </w:p>
    <w:p w14:paraId="0262300B" w14:textId="77777777" w:rsidR="002424AE" w:rsidRPr="002D0EFD" w:rsidRDefault="002424AE" w:rsidP="002424AE">
      <w:pPr>
        <w:rPr>
          <w:rFonts w:cs="Arial"/>
        </w:rPr>
      </w:pPr>
    </w:p>
    <w:p w14:paraId="0BD9B5C5" w14:textId="77777777" w:rsidR="002424AE" w:rsidRPr="002D0EFD" w:rsidRDefault="002424AE" w:rsidP="002424AE">
      <w:pPr>
        <w:jc w:val="both"/>
        <w:rPr>
          <w:rFonts w:cs="Arial"/>
          <w:bCs/>
        </w:rPr>
      </w:pPr>
      <w:r w:rsidRPr="002D0EFD">
        <w:rPr>
          <w:rFonts w:cs="Arial"/>
          <w:bCs/>
        </w:rPr>
        <w:t xml:space="preserve">Ogled za ponudnika ni obvezen, je pa priporočljiv. </w:t>
      </w:r>
    </w:p>
    <w:p w14:paraId="3A1EFAA5" w14:textId="77777777" w:rsidR="002424AE" w:rsidRPr="002D0EFD" w:rsidRDefault="002424AE" w:rsidP="002424AE">
      <w:pPr>
        <w:jc w:val="both"/>
        <w:rPr>
          <w:rFonts w:cs="Arial"/>
          <w:bCs/>
        </w:rPr>
      </w:pPr>
    </w:p>
    <w:p w14:paraId="51825FA0" w14:textId="77777777" w:rsidR="002424AE" w:rsidRPr="002D0EFD" w:rsidRDefault="002424AE" w:rsidP="002424AE">
      <w:pPr>
        <w:jc w:val="both"/>
        <w:rPr>
          <w:rFonts w:cs="Arial"/>
          <w:bCs/>
        </w:rPr>
      </w:pPr>
      <w:r w:rsidRPr="002D0EFD">
        <w:rPr>
          <w:rFonts w:cs="Arial"/>
          <w:bCs/>
        </w:rPr>
        <w:lastRenderedPageBreak/>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119B69ED" w14:textId="77777777" w:rsidR="002424AE" w:rsidRPr="002D0EFD" w:rsidRDefault="002424AE" w:rsidP="002424AE">
      <w:pPr>
        <w:jc w:val="both"/>
        <w:rPr>
          <w:rFonts w:cs="Arial"/>
          <w:bCs/>
        </w:rPr>
      </w:pPr>
    </w:p>
    <w:p w14:paraId="123B52B0" w14:textId="77777777" w:rsidR="002424AE" w:rsidRPr="00957659" w:rsidRDefault="002424AE" w:rsidP="002424AE">
      <w:pPr>
        <w:jc w:val="both"/>
        <w:rPr>
          <w:rFonts w:cs="Arial"/>
          <w:bCs/>
        </w:rPr>
      </w:pPr>
      <w:r w:rsidRPr="002D0EFD">
        <w:rPr>
          <w:rFonts w:cs="Arial"/>
          <w:bCs/>
        </w:rPr>
        <w:t>Naročnik ne bo sprejel nobenih dodatnih stroškov ponudnikov oziroma naročnik ne odgovarja, če bo potencialni ponudnik izpustil stvari, ki bi jih lahko opazil na ogledu in bi jih moral ponudnik zajeti v svoji ponudbi.</w:t>
      </w:r>
    </w:p>
    <w:p w14:paraId="08DFD626" w14:textId="77777777" w:rsidR="0056717C" w:rsidRDefault="0056717C" w:rsidP="00035CED">
      <w:pPr>
        <w:rPr>
          <w:rFonts w:cs="Arial"/>
        </w:rPr>
      </w:pPr>
    </w:p>
    <w:p w14:paraId="0E2729BA" w14:textId="77777777" w:rsidR="00035CED" w:rsidRDefault="00035CED" w:rsidP="00035CED">
      <w:pPr>
        <w:pStyle w:val="Poglavje2"/>
      </w:pPr>
      <w:r>
        <w:t>Stroški ponudbe</w:t>
      </w:r>
    </w:p>
    <w:p w14:paraId="0F7887B6" w14:textId="77777777" w:rsidR="00035CED" w:rsidRDefault="00035CED" w:rsidP="00035CED">
      <w:pPr>
        <w:rPr>
          <w:rFonts w:cs="Arial"/>
        </w:rPr>
      </w:pPr>
    </w:p>
    <w:p w14:paraId="1DFAFB01" w14:textId="77777777" w:rsidR="00035CED" w:rsidRDefault="00035CED" w:rsidP="00035CED">
      <w:pPr>
        <w:pStyle w:val="BodyText"/>
        <w:rPr>
          <w:rFonts w:cs="Arial"/>
        </w:rPr>
      </w:pPr>
      <w:r>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407C1D72" w14:textId="77777777" w:rsidR="00035CED" w:rsidRDefault="00035CED" w:rsidP="00035CED">
      <w:pPr>
        <w:rPr>
          <w:rFonts w:cs="Arial"/>
        </w:rPr>
      </w:pPr>
    </w:p>
    <w:p w14:paraId="74826E36" w14:textId="77777777" w:rsidR="00035CED" w:rsidRDefault="00035CED" w:rsidP="00035CED">
      <w:pPr>
        <w:pStyle w:val="Poglavje2"/>
      </w:pPr>
      <w:r>
        <w:t>Variantne ponudbe</w:t>
      </w:r>
    </w:p>
    <w:p w14:paraId="4ACAF89D" w14:textId="77777777" w:rsidR="00035CED" w:rsidRDefault="00035CED" w:rsidP="00035CED">
      <w:pPr>
        <w:rPr>
          <w:rFonts w:cs="Arial"/>
        </w:rPr>
      </w:pPr>
    </w:p>
    <w:p w14:paraId="67B0878F" w14:textId="77777777" w:rsidR="00035CED" w:rsidRDefault="00035CED" w:rsidP="00035CED">
      <w:r>
        <w:t>Naročnik ne bo upošteval variantnih ponudb. Ponudnik lahko predloži samo eno ponudbo. Ponudnik, ki predloži več kot eno ponudbo bo izločen iz postopka.</w:t>
      </w:r>
    </w:p>
    <w:p w14:paraId="7A4D61B2" w14:textId="77777777" w:rsidR="00035CED" w:rsidRDefault="00035CED" w:rsidP="00035CED">
      <w:pPr>
        <w:rPr>
          <w:rFonts w:cs="Arial"/>
        </w:rPr>
      </w:pPr>
    </w:p>
    <w:p w14:paraId="05A9E753" w14:textId="77777777" w:rsidR="00035CED" w:rsidRDefault="00035CED" w:rsidP="00035CED">
      <w:pPr>
        <w:pStyle w:val="Poglavje2"/>
      </w:pPr>
      <w:r>
        <w:t>Rok plačila</w:t>
      </w:r>
    </w:p>
    <w:p w14:paraId="621BFFCA" w14:textId="77777777" w:rsidR="00035CED" w:rsidRDefault="00035CED" w:rsidP="00035CED">
      <w:pPr>
        <w:pStyle w:val="BodyText"/>
        <w:rPr>
          <w:rFonts w:cs="Arial"/>
        </w:rPr>
      </w:pPr>
    </w:p>
    <w:p w14:paraId="6730E1C4" w14:textId="77777777" w:rsidR="00035CED" w:rsidRDefault="00035CED" w:rsidP="00035CED">
      <w:pPr>
        <w:pStyle w:val="StyleJustified"/>
      </w:pPr>
      <w:r>
        <w:t>Rok plačila je 30. dan od dneva prejetega</w:t>
      </w:r>
      <w:r w:rsidR="0056717C">
        <w:t xml:space="preserve"> pravilnega</w:t>
      </w:r>
      <w:r>
        <w:t xml:space="preserve"> računa s strani ponudnika/dobavitelja.</w:t>
      </w:r>
      <w:r>
        <w:rPr>
          <w:rFonts w:cs="Arial"/>
        </w:rPr>
        <w:t>.</w:t>
      </w:r>
      <w:r>
        <w:t xml:space="preserve"> Priloga računa je podpisana dobavnica s strani naročnika, za dobavljen material. Datum na računu ne sme biti starejši od datuma prejema materiala s strani naročnika. Na računu mora biti označen sklic na pogodbo/naročilnico.</w:t>
      </w:r>
    </w:p>
    <w:p w14:paraId="5951FFEE" w14:textId="77777777" w:rsidR="00035CED" w:rsidRDefault="00035CED" w:rsidP="00035CED">
      <w:pPr>
        <w:pStyle w:val="BodyText"/>
      </w:pPr>
    </w:p>
    <w:p w14:paraId="39D44499" w14:textId="77777777" w:rsidR="00035CED" w:rsidRDefault="00035CED" w:rsidP="00035CED">
      <w:pPr>
        <w:pStyle w:val="Poglavje2"/>
      </w:pPr>
      <w:r>
        <w:t>Cena</w:t>
      </w:r>
    </w:p>
    <w:p w14:paraId="1F587415" w14:textId="77777777" w:rsidR="00035CED" w:rsidRDefault="00035CED" w:rsidP="00035CED">
      <w:pPr>
        <w:pStyle w:val="BodyText"/>
        <w:rPr>
          <w:rFonts w:cs="Arial"/>
        </w:rPr>
      </w:pPr>
    </w:p>
    <w:p w14:paraId="1F69FC95" w14:textId="77777777" w:rsidR="002424AE" w:rsidRDefault="002424AE" w:rsidP="002424AE">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00BA763" w14:textId="77777777" w:rsidR="002424AE" w:rsidRDefault="002424AE" w:rsidP="00035CED">
      <w:pPr>
        <w:pStyle w:val="BodyText"/>
        <w:rPr>
          <w:rFonts w:cs="Arial"/>
        </w:rPr>
      </w:pPr>
    </w:p>
    <w:p w14:paraId="1A2150D7" w14:textId="77777777" w:rsidR="00035CED" w:rsidRDefault="00035CED" w:rsidP="00035CED">
      <w:pPr>
        <w:pStyle w:val="Poglavje2"/>
      </w:pPr>
      <w:r>
        <w:t>Neobičajno nizka ponudba</w:t>
      </w:r>
    </w:p>
    <w:p w14:paraId="0B2713B6" w14:textId="77777777" w:rsidR="00035CED" w:rsidRDefault="00035CED" w:rsidP="00035CED">
      <w:pPr>
        <w:pStyle w:val="BodyText"/>
        <w:rPr>
          <w:rFonts w:cs="Arial"/>
        </w:rPr>
      </w:pPr>
    </w:p>
    <w:p w14:paraId="752BEB28" w14:textId="77777777" w:rsidR="00035CED" w:rsidRDefault="00035CED" w:rsidP="00035CED">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0E946A8" w14:textId="77777777" w:rsidR="00035CED" w:rsidRDefault="00035CED" w:rsidP="00035CED">
      <w:pPr>
        <w:pStyle w:val="BodyText"/>
        <w:rPr>
          <w:rFonts w:cs="Arial"/>
        </w:rPr>
      </w:pPr>
    </w:p>
    <w:p w14:paraId="00486EE1" w14:textId="77777777" w:rsidR="00035CED" w:rsidRDefault="00035CED" w:rsidP="00035CED">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75D26B07" w14:textId="77777777" w:rsidR="00035CED" w:rsidRDefault="00035CED" w:rsidP="00035CED">
      <w:pPr>
        <w:pStyle w:val="BodyText"/>
        <w:rPr>
          <w:rFonts w:cs="Arial"/>
        </w:rPr>
      </w:pPr>
    </w:p>
    <w:p w14:paraId="2460DBB7" w14:textId="77777777" w:rsidR="00035CED" w:rsidRDefault="00035CED" w:rsidP="00035CED">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32D9BA32" w14:textId="77777777" w:rsidR="00035CED" w:rsidRDefault="00035CED" w:rsidP="00035CED">
      <w:pPr>
        <w:pStyle w:val="BodyText"/>
        <w:rPr>
          <w:rFonts w:cs="Arial"/>
        </w:rPr>
      </w:pPr>
    </w:p>
    <w:p w14:paraId="65C8EB46" w14:textId="77777777" w:rsidR="00035CED" w:rsidRPr="005532EB" w:rsidRDefault="00035CED" w:rsidP="00035CED">
      <w:pPr>
        <w:pStyle w:val="Poglavje2"/>
      </w:pPr>
      <w:r w:rsidRPr="005532EB">
        <w:t>Merila</w:t>
      </w:r>
    </w:p>
    <w:p w14:paraId="67F6D7D6" w14:textId="77777777" w:rsidR="00035CED" w:rsidRDefault="00035CED" w:rsidP="00035CED">
      <w:pPr>
        <w:pStyle w:val="BodyText"/>
        <w:outlineLvl w:val="0"/>
        <w:rPr>
          <w:rFonts w:cs="Arial"/>
        </w:rPr>
      </w:pPr>
    </w:p>
    <w:p w14:paraId="03C30CCE" w14:textId="77777777" w:rsidR="00035CED" w:rsidRDefault="00035CED" w:rsidP="00035CED">
      <w:pPr>
        <w:pStyle w:val="BodyText"/>
        <w:outlineLvl w:val="0"/>
        <w:rPr>
          <w:rFonts w:cs="Arial"/>
        </w:rPr>
      </w:pPr>
      <w:r>
        <w:rPr>
          <w:rFonts w:cs="Arial"/>
        </w:rPr>
        <w:t>Merilo za izbiro najugodnejšega ponudnika je ekonomsko najugodnejša ponudba.</w:t>
      </w:r>
    </w:p>
    <w:p w14:paraId="6CCEE910" w14:textId="77777777" w:rsidR="00035CED" w:rsidRDefault="00035CED" w:rsidP="00035CED">
      <w:pPr>
        <w:pStyle w:val="BodyText"/>
        <w:outlineLvl w:val="0"/>
        <w:rPr>
          <w:rFonts w:cs="Arial"/>
        </w:rPr>
      </w:pPr>
    </w:p>
    <w:p w14:paraId="58D00DC9" w14:textId="77777777" w:rsidR="00035CED" w:rsidRPr="00CF3967" w:rsidRDefault="00035CED" w:rsidP="00CF3967">
      <w:pPr>
        <w:jc w:val="both"/>
      </w:pPr>
      <w:r>
        <w:t>Naročnik bo najugodnejšo ponudbo izbral na osnovi naslednjih meril:</w:t>
      </w:r>
    </w:p>
    <w:p w14:paraId="40ADC557" w14:textId="77777777" w:rsidR="00D94378" w:rsidRPr="00071663" w:rsidRDefault="00D94378" w:rsidP="00D94378">
      <w:pPr>
        <w:pStyle w:val="BodyText"/>
        <w:outlineLvl w:val="0"/>
        <w:rPr>
          <w:rFonts w:cs="Arial"/>
          <w:color w:val="FF000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742"/>
        <w:gridCol w:w="1985"/>
      </w:tblGrid>
      <w:tr w:rsidR="00D94378" w:rsidRPr="000905FB" w14:paraId="558CC33F" w14:textId="77777777" w:rsidTr="00D94378">
        <w:tc>
          <w:tcPr>
            <w:tcW w:w="483" w:type="dxa"/>
            <w:tcBorders>
              <w:top w:val="single" w:sz="4" w:space="0" w:color="auto"/>
              <w:left w:val="single" w:sz="4" w:space="0" w:color="auto"/>
              <w:bottom w:val="single" w:sz="4" w:space="0" w:color="auto"/>
              <w:right w:val="single" w:sz="4" w:space="0" w:color="auto"/>
            </w:tcBorders>
            <w:hideMark/>
          </w:tcPr>
          <w:p w14:paraId="657874F8" w14:textId="77777777" w:rsidR="00D94378" w:rsidRPr="000905FB" w:rsidRDefault="00D94378" w:rsidP="00D94378">
            <w:pPr>
              <w:jc w:val="center"/>
              <w:rPr>
                <w:b/>
              </w:rPr>
            </w:pPr>
            <w:r w:rsidRPr="000905FB">
              <w:rPr>
                <w:b/>
              </w:rPr>
              <w:t>Št.</w:t>
            </w:r>
          </w:p>
        </w:tc>
        <w:tc>
          <w:tcPr>
            <w:tcW w:w="6742" w:type="dxa"/>
            <w:tcBorders>
              <w:top w:val="single" w:sz="4" w:space="0" w:color="auto"/>
              <w:left w:val="single" w:sz="4" w:space="0" w:color="auto"/>
              <w:bottom w:val="single" w:sz="4" w:space="0" w:color="auto"/>
              <w:right w:val="single" w:sz="4" w:space="0" w:color="auto"/>
            </w:tcBorders>
            <w:hideMark/>
          </w:tcPr>
          <w:p w14:paraId="592C2A2E" w14:textId="77777777" w:rsidR="00D94378" w:rsidRPr="000905FB" w:rsidRDefault="00D94378" w:rsidP="00D94378">
            <w:pPr>
              <w:jc w:val="both"/>
              <w:rPr>
                <w:b/>
              </w:rPr>
            </w:pPr>
            <w:r w:rsidRPr="000905FB">
              <w:rPr>
                <w:b/>
              </w:rPr>
              <w:t>Merilo</w:t>
            </w:r>
          </w:p>
        </w:tc>
        <w:tc>
          <w:tcPr>
            <w:tcW w:w="1985" w:type="dxa"/>
            <w:tcBorders>
              <w:top w:val="single" w:sz="4" w:space="0" w:color="auto"/>
              <w:left w:val="single" w:sz="4" w:space="0" w:color="auto"/>
              <w:bottom w:val="single" w:sz="4" w:space="0" w:color="auto"/>
              <w:right w:val="single" w:sz="4" w:space="0" w:color="auto"/>
            </w:tcBorders>
            <w:hideMark/>
          </w:tcPr>
          <w:p w14:paraId="0E5B099F" w14:textId="77777777" w:rsidR="00D94378" w:rsidRPr="000905FB" w:rsidRDefault="00D94378" w:rsidP="00D94378">
            <w:pPr>
              <w:jc w:val="center"/>
              <w:rPr>
                <w:b/>
              </w:rPr>
            </w:pPr>
            <w:r w:rsidRPr="000905FB">
              <w:rPr>
                <w:b/>
              </w:rPr>
              <w:t>Udeležba (točke)</w:t>
            </w:r>
          </w:p>
        </w:tc>
      </w:tr>
      <w:tr w:rsidR="00D94378" w:rsidRPr="000905FB" w14:paraId="612EA338" w14:textId="77777777" w:rsidTr="00D94378">
        <w:tc>
          <w:tcPr>
            <w:tcW w:w="483" w:type="dxa"/>
            <w:tcBorders>
              <w:top w:val="single" w:sz="4" w:space="0" w:color="auto"/>
              <w:left w:val="single" w:sz="4" w:space="0" w:color="auto"/>
              <w:bottom w:val="single" w:sz="4" w:space="0" w:color="auto"/>
              <w:right w:val="single" w:sz="4" w:space="0" w:color="auto"/>
            </w:tcBorders>
            <w:hideMark/>
          </w:tcPr>
          <w:p w14:paraId="142B215B" w14:textId="77777777" w:rsidR="00D94378" w:rsidRPr="000905FB" w:rsidRDefault="00D94378" w:rsidP="00D94378">
            <w:pPr>
              <w:jc w:val="center"/>
            </w:pPr>
            <w:r w:rsidRPr="000905FB">
              <w:t>1.</w:t>
            </w:r>
          </w:p>
        </w:tc>
        <w:tc>
          <w:tcPr>
            <w:tcW w:w="6742" w:type="dxa"/>
            <w:tcBorders>
              <w:top w:val="single" w:sz="4" w:space="0" w:color="auto"/>
              <w:left w:val="single" w:sz="4" w:space="0" w:color="auto"/>
              <w:bottom w:val="single" w:sz="4" w:space="0" w:color="auto"/>
              <w:right w:val="single" w:sz="4" w:space="0" w:color="auto"/>
            </w:tcBorders>
            <w:hideMark/>
          </w:tcPr>
          <w:p w14:paraId="55AB4EE3" w14:textId="77777777" w:rsidR="00D94378" w:rsidRPr="000905FB" w:rsidRDefault="00D94378" w:rsidP="00D94378">
            <w:pPr>
              <w:jc w:val="both"/>
            </w:pPr>
            <w:r w:rsidRPr="000905FB">
              <w:t>Najnižja cena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FE4876" w14:textId="77777777" w:rsidR="00D94378" w:rsidRPr="000905FB" w:rsidRDefault="000905FB" w:rsidP="00D94378">
            <w:pPr>
              <w:jc w:val="center"/>
            </w:pPr>
            <w:r>
              <w:t>7</w:t>
            </w:r>
            <w:r w:rsidRPr="000905FB">
              <w:t>0</w:t>
            </w:r>
          </w:p>
        </w:tc>
      </w:tr>
      <w:tr w:rsidR="00D94378" w:rsidRPr="000905FB" w14:paraId="0093F70D" w14:textId="77777777" w:rsidTr="00D94378">
        <w:tc>
          <w:tcPr>
            <w:tcW w:w="483" w:type="dxa"/>
            <w:tcBorders>
              <w:top w:val="single" w:sz="4" w:space="0" w:color="auto"/>
              <w:left w:val="single" w:sz="4" w:space="0" w:color="auto"/>
              <w:bottom w:val="single" w:sz="4" w:space="0" w:color="auto"/>
              <w:right w:val="single" w:sz="4" w:space="0" w:color="auto"/>
            </w:tcBorders>
          </w:tcPr>
          <w:p w14:paraId="553878B4" w14:textId="77777777" w:rsidR="00D94378" w:rsidRPr="000905FB" w:rsidRDefault="00D94378" w:rsidP="00D94378">
            <w:pPr>
              <w:jc w:val="center"/>
            </w:pPr>
            <w:r w:rsidRPr="000905FB">
              <w:t>2.</w:t>
            </w:r>
          </w:p>
        </w:tc>
        <w:tc>
          <w:tcPr>
            <w:tcW w:w="6742" w:type="dxa"/>
            <w:tcBorders>
              <w:top w:val="single" w:sz="4" w:space="0" w:color="auto"/>
              <w:left w:val="single" w:sz="4" w:space="0" w:color="auto"/>
              <w:bottom w:val="single" w:sz="4" w:space="0" w:color="auto"/>
              <w:right w:val="single" w:sz="4" w:space="0" w:color="auto"/>
            </w:tcBorders>
          </w:tcPr>
          <w:p w14:paraId="727B77AA" w14:textId="77777777" w:rsidR="00D94378" w:rsidRPr="000905FB" w:rsidRDefault="000905FB" w:rsidP="00D94378">
            <w:pPr>
              <w:jc w:val="both"/>
            </w:pPr>
            <w:r w:rsidRPr="000905FB">
              <w:t>Zahteve</w:t>
            </w:r>
          </w:p>
        </w:tc>
        <w:tc>
          <w:tcPr>
            <w:tcW w:w="1985" w:type="dxa"/>
            <w:tcBorders>
              <w:top w:val="single" w:sz="4" w:space="0" w:color="auto"/>
              <w:left w:val="single" w:sz="4" w:space="0" w:color="auto"/>
              <w:bottom w:val="single" w:sz="4" w:space="0" w:color="auto"/>
              <w:right w:val="single" w:sz="4" w:space="0" w:color="auto"/>
            </w:tcBorders>
            <w:vAlign w:val="center"/>
          </w:tcPr>
          <w:p w14:paraId="05AAB2A4" w14:textId="77777777" w:rsidR="00D94378" w:rsidRPr="000905FB" w:rsidRDefault="000905FB" w:rsidP="00D94378">
            <w:pPr>
              <w:jc w:val="center"/>
            </w:pPr>
            <w:r>
              <w:t>3</w:t>
            </w:r>
            <w:r w:rsidRPr="000905FB">
              <w:t>0</w:t>
            </w:r>
          </w:p>
        </w:tc>
      </w:tr>
      <w:tr w:rsidR="00D94378" w:rsidRPr="000905FB" w14:paraId="4BC6FC8F" w14:textId="77777777" w:rsidTr="00D94378">
        <w:tc>
          <w:tcPr>
            <w:tcW w:w="7225" w:type="dxa"/>
            <w:gridSpan w:val="2"/>
            <w:tcBorders>
              <w:top w:val="single" w:sz="4" w:space="0" w:color="auto"/>
              <w:left w:val="single" w:sz="4" w:space="0" w:color="auto"/>
              <w:bottom w:val="single" w:sz="4" w:space="0" w:color="auto"/>
              <w:right w:val="single" w:sz="4" w:space="0" w:color="auto"/>
            </w:tcBorders>
          </w:tcPr>
          <w:p w14:paraId="47796D69" w14:textId="77777777" w:rsidR="00D94378" w:rsidRPr="000905FB" w:rsidRDefault="00D94378" w:rsidP="00D94378">
            <w:pPr>
              <w:jc w:val="right"/>
              <w:rPr>
                <w:b/>
              </w:rPr>
            </w:pPr>
            <w:r w:rsidRPr="000905FB">
              <w:rPr>
                <w:b/>
              </w:rPr>
              <w:t>SKUPAJ</w:t>
            </w:r>
          </w:p>
        </w:tc>
        <w:tc>
          <w:tcPr>
            <w:tcW w:w="1985" w:type="dxa"/>
            <w:tcBorders>
              <w:top w:val="single" w:sz="4" w:space="0" w:color="auto"/>
              <w:left w:val="single" w:sz="4" w:space="0" w:color="auto"/>
              <w:bottom w:val="single" w:sz="4" w:space="0" w:color="auto"/>
              <w:right w:val="single" w:sz="4" w:space="0" w:color="auto"/>
            </w:tcBorders>
            <w:vAlign w:val="center"/>
          </w:tcPr>
          <w:p w14:paraId="18673E1F" w14:textId="77777777" w:rsidR="00D94378" w:rsidRPr="000905FB" w:rsidRDefault="00D94378" w:rsidP="00D94378">
            <w:pPr>
              <w:jc w:val="center"/>
              <w:rPr>
                <w:b/>
              </w:rPr>
            </w:pPr>
            <w:r w:rsidRPr="000905FB">
              <w:rPr>
                <w:b/>
              </w:rPr>
              <w:t>100</w:t>
            </w:r>
          </w:p>
        </w:tc>
      </w:tr>
    </w:tbl>
    <w:p w14:paraId="2BD3D6DD" w14:textId="77777777" w:rsidR="00D94378" w:rsidRPr="000905FB" w:rsidRDefault="00D94378" w:rsidP="00D94378">
      <w:pPr>
        <w:jc w:val="both"/>
      </w:pPr>
    </w:p>
    <w:p w14:paraId="78E698C0" w14:textId="77777777" w:rsidR="00D94378" w:rsidRPr="000905FB" w:rsidRDefault="00D94378" w:rsidP="00D94378">
      <w:pPr>
        <w:jc w:val="both"/>
        <w:rPr>
          <w:b/>
        </w:rPr>
      </w:pPr>
      <w:r w:rsidRPr="000905FB">
        <w:rPr>
          <w:b/>
        </w:rPr>
        <w:t>Merilo 1: Najnižja cena</w:t>
      </w:r>
    </w:p>
    <w:p w14:paraId="417EEDFE" w14:textId="77777777" w:rsidR="000905FB" w:rsidRPr="000905FB" w:rsidRDefault="000905FB" w:rsidP="00D94378">
      <w:pPr>
        <w:jc w:val="both"/>
        <w:rPr>
          <w:b/>
        </w:rPr>
      </w:pPr>
    </w:p>
    <w:p w14:paraId="3D7D0702" w14:textId="77777777" w:rsidR="0087007F" w:rsidRPr="00F817B5" w:rsidRDefault="0087007F" w:rsidP="0087007F">
      <w:pPr>
        <w:rPr>
          <w:rFonts w:cs="Arial"/>
          <w:vertAlign w:val="subscript"/>
        </w:rPr>
      </w:pPr>
      <w:r w:rsidRPr="00F817B5">
        <w:rPr>
          <w:rFonts w:cs="Arial"/>
        </w:rPr>
        <w:t>Ponudnikova cena za najem aparata (vsota mesečnih obrokov za 5 let najema), ureditev prostora ter preureditev  čakalnice (SKUPNA PONUDBENA CENA) - C</w:t>
      </w:r>
      <w:r w:rsidRPr="00F817B5">
        <w:rPr>
          <w:rFonts w:cs="Arial"/>
          <w:vertAlign w:val="subscript"/>
        </w:rPr>
        <w:t>i</w:t>
      </w:r>
    </w:p>
    <w:p w14:paraId="0082BA7C" w14:textId="77777777" w:rsidR="0087007F" w:rsidRPr="00F817B5" w:rsidRDefault="0087007F" w:rsidP="0087007F">
      <w:pPr>
        <w:rPr>
          <w:rFonts w:cs="Arial"/>
        </w:rPr>
      </w:pPr>
    </w:p>
    <w:p w14:paraId="3238E9F6" w14:textId="77777777" w:rsidR="0087007F" w:rsidRPr="00F817B5" w:rsidRDefault="0087007F" w:rsidP="0087007F">
      <w:pPr>
        <w:rPr>
          <w:rFonts w:cs="Arial"/>
        </w:rPr>
      </w:pPr>
      <w:r w:rsidRPr="00F817B5">
        <w:rPr>
          <w:rFonts w:cs="Arial"/>
        </w:rPr>
        <w:t>Najnižja ponujena cena za najem aparata (vsota mesečnih obrokov za 5 let najema), ureditev prostora ter preureditev  čakalnice (SKUPNA PONUDBENA CENA) vseh prejetih ponudb - C</w:t>
      </w:r>
      <w:r w:rsidRPr="00F817B5">
        <w:rPr>
          <w:rFonts w:cs="Arial"/>
          <w:vertAlign w:val="subscript"/>
        </w:rPr>
        <w:t>min</w:t>
      </w:r>
    </w:p>
    <w:p w14:paraId="4C743DB6" w14:textId="77777777" w:rsidR="000905FB" w:rsidRPr="000905FB" w:rsidRDefault="000905FB" w:rsidP="000905FB">
      <w:pPr>
        <w:rPr>
          <w:rFonts w:cs="Arial"/>
          <w:highlight w:val="magenta"/>
        </w:rPr>
      </w:pPr>
    </w:p>
    <w:p w14:paraId="22704F11" w14:textId="77777777" w:rsidR="000905FB" w:rsidRPr="0087007F" w:rsidRDefault="000905FB" w:rsidP="000905FB">
      <w:pPr>
        <w:rPr>
          <w:rFonts w:cs="Arial"/>
        </w:rPr>
      </w:pPr>
      <w:r w:rsidRPr="0087007F">
        <w:rPr>
          <w:rFonts w:cs="Arial"/>
        </w:rPr>
        <w:t xml:space="preserve">Izračun točk po merilu cena: </w:t>
      </w:r>
      <m:oMath>
        <m:r>
          <m:rPr>
            <m:sty m:val="p"/>
          </m:rPr>
          <w:rPr>
            <w:rFonts w:ascii="Cambria Math" w:hAnsi="Cambria Math" w:cs="Arial"/>
          </w:rPr>
          <m:t>T cena</m:t>
        </m:r>
        <m:r>
          <w:rPr>
            <w:rFonts w:ascii="Cambria Math" w:hAnsi="Cambria Math" w:cs="Arial"/>
          </w:rPr>
          <m:t>=</m:t>
        </m:r>
        <m:f>
          <m:fPr>
            <m:ctrlPr>
              <w:rPr>
                <w:rFonts w:ascii="Cambria Math" w:hAnsi="Cambria Math" w:cs="Arial"/>
              </w:rPr>
            </m:ctrlPr>
          </m:fPr>
          <m:num>
            <m:r>
              <w:rPr>
                <w:rFonts w:ascii="Cambria Math" w:hAnsi="Cambria Math" w:cs="Arial"/>
              </w:rPr>
              <m:t>Cmin</m:t>
            </m:r>
          </m:num>
          <m:den>
            <m:r>
              <w:rPr>
                <w:rFonts w:ascii="Cambria Math" w:hAnsi="Cambria Math" w:cs="Arial"/>
              </w:rPr>
              <m:t>Ci</m:t>
            </m:r>
          </m:den>
        </m:f>
        <m:r>
          <w:rPr>
            <w:rFonts w:ascii="Cambria Math" w:hAnsi="Cambria Math" w:cs="Arial"/>
          </w:rPr>
          <m:t xml:space="preserve"> x 70</m:t>
        </m:r>
      </m:oMath>
    </w:p>
    <w:p w14:paraId="4995F62C" w14:textId="77777777" w:rsidR="000905FB" w:rsidRPr="000905FB" w:rsidRDefault="000905FB" w:rsidP="000905FB">
      <w:pPr>
        <w:rPr>
          <w:rFonts w:cs="Arial"/>
          <w:highlight w:val="magenta"/>
        </w:rPr>
      </w:pPr>
    </w:p>
    <w:p w14:paraId="1911DC44" w14:textId="77777777" w:rsidR="00D94378" w:rsidRPr="0087007F" w:rsidRDefault="00D94378" w:rsidP="00D94378">
      <w:pPr>
        <w:jc w:val="both"/>
        <w:rPr>
          <w:b/>
        </w:rPr>
      </w:pPr>
      <w:r w:rsidRPr="0087007F">
        <w:rPr>
          <w:b/>
        </w:rPr>
        <w:t xml:space="preserve">Merilo 2: </w:t>
      </w:r>
      <w:r w:rsidR="0087007F">
        <w:rPr>
          <w:b/>
        </w:rPr>
        <w:t>Zahteve</w:t>
      </w:r>
    </w:p>
    <w:p w14:paraId="5D3BCDDB" w14:textId="77777777" w:rsidR="000905FB" w:rsidRPr="00496DCC" w:rsidRDefault="000905FB" w:rsidP="00D94378">
      <w:pPr>
        <w:jc w:val="both"/>
        <w:rPr>
          <w:b/>
          <w:color w:val="FF0000"/>
        </w:rPr>
      </w:pPr>
    </w:p>
    <w:p w14:paraId="5A552A64" w14:textId="77777777" w:rsidR="000905FB" w:rsidRPr="0087007F" w:rsidRDefault="000905FB" w:rsidP="000905FB">
      <w:pPr>
        <w:rPr>
          <w:rFonts w:eastAsiaTheme="minorEastAsia" w:cs="Arial"/>
        </w:rPr>
      </w:pPr>
      <w:r w:rsidRPr="0087007F">
        <w:rPr>
          <w:rFonts w:cs="Arial"/>
        </w:rPr>
        <w:t xml:space="preserve">Izračun točk tehničnih podrobnosti: </w:t>
      </w:r>
      <m:oMath>
        <m:nary>
          <m:naryPr>
            <m:chr m:val="∑"/>
            <m:grow m:val="1"/>
            <m:ctrlPr>
              <w:rPr>
                <w:rFonts w:ascii="Cambria Math" w:hAnsi="Cambria Math" w:cs="Arial"/>
              </w:rPr>
            </m:ctrlPr>
          </m:naryPr>
          <m:sub>
            <m:r>
              <w:rPr>
                <w:rFonts w:ascii="Cambria Math" w:hAnsi="Cambria Math" w:cs="Arial"/>
              </w:rPr>
              <m:t>i=1</m:t>
            </m:r>
          </m:sub>
          <m:sup>
            <m:r>
              <w:rPr>
                <w:rFonts w:ascii="Cambria Math" w:hAnsi="Cambria Math" w:cs="Arial"/>
              </w:rPr>
              <m:t>9</m:t>
            </m:r>
          </m:sup>
          <m:e>
            <m:r>
              <m:rPr>
                <m:sty m:val="p"/>
              </m:rPr>
              <w:rPr>
                <w:rFonts w:ascii="Cambria Math" w:hAnsi="Cambria Math" w:cs="Arial"/>
              </w:rPr>
              <m:t>Ki</m:t>
            </m:r>
          </m:e>
        </m:nary>
      </m:oMath>
    </w:p>
    <w:p w14:paraId="10482462" w14:textId="77777777" w:rsidR="000905FB" w:rsidRPr="0087007F" w:rsidRDefault="000905FB" w:rsidP="000905FB">
      <w:pPr>
        <w:rPr>
          <w:rFonts w:cs="Arial"/>
        </w:rPr>
      </w:pPr>
    </w:p>
    <w:p w14:paraId="3AA88637" w14:textId="77777777" w:rsidR="000905FB" w:rsidRPr="0087007F" w:rsidRDefault="000905FB" w:rsidP="000905FB">
      <w:pPr>
        <w:rPr>
          <w:rFonts w:cs="Arial"/>
        </w:rPr>
      </w:pPr>
      <w:r w:rsidRPr="0087007F">
        <w:rPr>
          <w:rFonts w:cs="Arial"/>
        </w:rPr>
        <w:t>Kjer je Ki ocena ponujene opreme po i-tem kriteriju v tehničnih specifikacijah.</w:t>
      </w:r>
    </w:p>
    <w:p w14:paraId="6E31B1D0" w14:textId="77777777" w:rsidR="000905FB" w:rsidRPr="0087007F" w:rsidRDefault="000905FB" w:rsidP="000905FB">
      <w:pPr>
        <w:rPr>
          <w:rFonts w:cs="Arial"/>
        </w:rPr>
      </w:pPr>
    </w:p>
    <w:tbl>
      <w:tblPr>
        <w:tblStyle w:val="TableGrid"/>
        <w:tblW w:w="0" w:type="auto"/>
        <w:tblInd w:w="113" w:type="dxa"/>
        <w:tblLook w:val="04A0" w:firstRow="1" w:lastRow="0" w:firstColumn="1" w:lastColumn="0" w:noHBand="0" w:noVBand="1"/>
      </w:tblPr>
      <w:tblGrid>
        <w:gridCol w:w="704"/>
        <w:gridCol w:w="7229"/>
        <w:gridCol w:w="1077"/>
      </w:tblGrid>
      <w:tr w:rsidR="0087007F" w:rsidRPr="0087007F" w14:paraId="75541782" w14:textId="77777777" w:rsidTr="00BC3B24">
        <w:tc>
          <w:tcPr>
            <w:tcW w:w="704" w:type="dxa"/>
          </w:tcPr>
          <w:p w14:paraId="037F5D7F" w14:textId="77777777" w:rsidR="000905FB" w:rsidRPr="0087007F" w:rsidRDefault="000905FB" w:rsidP="00BC3B24">
            <w:pPr>
              <w:jc w:val="center"/>
              <w:rPr>
                <w:rFonts w:cs="Arial"/>
                <w:sz w:val="20"/>
                <w:szCs w:val="20"/>
              </w:rPr>
            </w:pPr>
            <w:r w:rsidRPr="0087007F">
              <w:rPr>
                <w:rFonts w:cs="Arial"/>
                <w:sz w:val="20"/>
                <w:szCs w:val="20"/>
              </w:rPr>
              <w:t>i</w:t>
            </w:r>
          </w:p>
        </w:tc>
        <w:tc>
          <w:tcPr>
            <w:tcW w:w="7229" w:type="dxa"/>
          </w:tcPr>
          <w:p w14:paraId="48327806" w14:textId="77777777" w:rsidR="000905FB" w:rsidRPr="0087007F" w:rsidRDefault="000905FB" w:rsidP="00BC3B24">
            <w:pPr>
              <w:rPr>
                <w:rFonts w:cs="Arial"/>
                <w:sz w:val="20"/>
                <w:szCs w:val="20"/>
              </w:rPr>
            </w:pPr>
            <w:r w:rsidRPr="0087007F">
              <w:rPr>
                <w:rFonts w:cs="Arial"/>
                <w:sz w:val="20"/>
                <w:szCs w:val="20"/>
              </w:rPr>
              <w:t>kriterij</w:t>
            </w:r>
          </w:p>
        </w:tc>
        <w:tc>
          <w:tcPr>
            <w:tcW w:w="1077" w:type="dxa"/>
          </w:tcPr>
          <w:p w14:paraId="5333626F" w14:textId="7D9F50E1" w:rsidR="000905FB" w:rsidRPr="0087007F" w:rsidRDefault="008F6B62" w:rsidP="00BC3B24">
            <w:pPr>
              <w:jc w:val="center"/>
              <w:rPr>
                <w:rFonts w:cs="Arial"/>
                <w:sz w:val="20"/>
                <w:szCs w:val="20"/>
              </w:rPr>
            </w:pPr>
            <w:r>
              <w:rPr>
                <w:rFonts w:cs="Arial"/>
                <w:sz w:val="20"/>
                <w:szCs w:val="20"/>
              </w:rPr>
              <w:t>Vrednost kriterija</w:t>
            </w:r>
          </w:p>
        </w:tc>
      </w:tr>
      <w:tr w:rsidR="008E2F16" w:rsidRPr="0087007F" w14:paraId="007471A2" w14:textId="77777777" w:rsidTr="00BC3B24">
        <w:tc>
          <w:tcPr>
            <w:tcW w:w="704" w:type="dxa"/>
          </w:tcPr>
          <w:p w14:paraId="3616D89A" w14:textId="374BB949" w:rsidR="008E2F16" w:rsidRPr="0087007F" w:rsidRDefault="008E2F16" w:rsidP="008E2F16">
            <w:pPr>
              <w:jc w:val="center"/>
              <w:rPr>
                <w:rFonts w:cs="Arial"/>
                <w:sz w:val="20"/>
                <w:szCs w:val="20"/>
              </w:rPr>
            </w:pPr>
            <w:r>
              <w:rPr>
                <w:rFonts w:cs="Arial"/>
                <w:sz w:val="20"/>
                <w:szCs w:val="20"/>
              </w:rPr>
              <w:t>1</w:t>
            </w:r>
          </w:p>
        </w:tc>
        <w:tc>
          <w:tcPr>
            <w:tcW w:w="7229" w:type="dxa"/>
          </w:tcPr>
          <w:p w14:paraId="258067E2" w14:textId="16EE07EA" w:rsidR="008E2F16" w:rsidRPr="0087007F" w:rsidRDefault="008E2F16" w:rsidP="008E2F16">
            <w:pPr>
              <w:rPr>
                <w:rFonts w:cs="Arial"/>
                <w:noProof/>
                <w:sz w:val="20"/>
                <w:szCs w:val="20"/>
              </w:rPr>
            </w:pPr>
            <w:r>
              <w:rPr>
                <w:rFonts w:cs="Arial"/>
                <w:sz w:val="20"/>
                <w:szCs w:val="20"/>
              </w:rPr>
              <w:t xml:space="preserve">Sistemska časovna ločljivost za TOF (TOF zmogljivost) </w:t>
            </w:r>
            <w:r w:rsidRPr="007D4E2D">
              <w:rPr>
                <w:rFonts w:cs="Arial"/>
                <w:noProof/>
                <w:sz w:val="20"/>
                <w:szCs w:val="20"/>
              </w:rPr>
              <w:t>≤</w:t>
            </w:r>
            <w:r>
              <w:rPr>
                <w:rFonts w:cs="Arial"/>
                <w:noProof/>
                <w:sz w:val="20"/>
                <w:szCs w:val="20"/>
              </w:rPr>
              <w:t xml:space="preserve"> 220 psec.</w:t>
            </w:r>
          </w:p>
        </w:tc>
        <w:tc>
          <w:tcPr>
            <w:tcW w:w="1077" w:type="dxa"/>
          </w:tcPr>
          <w:p w14:paraId="4A1E1E12" w14:textId="5C48B598" w:rsidR="008E2F16" w:rsidRPr="0087007F" w:rsidRDefault="008E2F16" w:rsidP="008E2F16">
            <w:pPr>
              <w:jc w:val="center"/>
              <w:rPr>
                <w:rFonts w:cs="Arial"/>
                <w:sz w:val="20"/>
                <w:szCs w:val="20"/>
              </w:rPr>
            </w:pPr>
            <w:r>
              <w:rPr>
                <w:rFonts w:cs="Arial"/>
                <w:sz w:val="20"/>
                <w:szCs w:val="20"/>
              </w:rPr>
              <w:t>8</w:t>
            </w:r>
          </w:p>
        </w:tc>
      </w:tr>
      <w:tr w:rsidR="008E2F16" w:rsidRPr="0087007F" w14:paraId="2D7B8959" w14:textId="77777777" w:rsidTr="00BC3B24">
        <w:tc>
          <w:tcPr>
            <w:tcW w:w="704" w:type="dxa"/>
          </w:tcPr>
          <w:p w14:paraId="0E380635" w14:textId="50FC0FDA" w:rsidR="008E2F16" w:rsidRPr="0087007F" w:rsidRDefault="008E2F16" w:rsidP="008E2F16">
            <w:pPr>
              <w:jc w:val="center"/>
              <w:rPr>
                <w:rFonts w:cs="Arial"/>
                <w:sz w:val="20"/>
                <w:szCs w:val="20"/>
              </w:rPr>
            </w:pPr>
            <w:r>
              <w:rPr>
                <w:rFonts w:cs="Arial"/>
                <w:sz w:val="20"/>
                <w:szCs w:val="20"/>
              </w:rPr>
              <w:t>2</w:t>
            </w:r>
          </w:p>
        </w:tc>
        <w:tc>
          <w:tcPr>
            <w:tcW w:w="7229" w:type="dxa"/>
          </w:tcPr>
          <w:p w14:paraId="1652D522" w14:textId="6EA36ADC" w:rsidR="008E2F16" w:rsidRPr="0087007F" w:rsidRDefault="008E2F16" w:rsidP="008E2F16">
            <w:pPr>
              <w:rPr>
                <w:rFonts w:cs="Arial"/>
                <w:sz w:val="20"/>
                <w:szCs w:val="20"/>
              </w:rPr>
            </w:pPr>
            <w:r>
              <w:rPr>
                <w:rFonts w:cs="Arial"/>
                <w:sz w:val="20"/>
                <w:szCs w:val="20"/>
              </w:rPr>
              <w:t>Omogoča kontinuirano premikanje mize pri zajemanju PET slikovnih podatkov, pri preiskavah PET in PET/CT celotnega telesa.</w:t>
            </w:r>
          </w:p>
        </w:tc>
        <w:tc>
          <w:tcPr>
            <w:tcW w:w="1077" w:type="dxa"/>
          </w:tcPr>
          <w:p w14:paraId="02C728F9" w14:textId="65D77E5F" w:rsidR="008E2F16" w:rsidRPr="0087007F" w:rsidRDefault="008E2F16" w:rsidP="008E2F16">
            <w:pPr>
              <w:jc w:val="center"/>
              <w:rPr>
                <w:rFonts w:cs="Arial"/>
                <w:sz w:val="20"/>
                <w:szCs w:val="20"/>
              </w:rPr>
            </w:pPr>
            <w:r>
              <w:rPr>
                <w:rFonts w:cs="Arial"/>
                <w:sz w:val="20"/>
                <w:szCs w:val="20"/>
              </w:rPr>
              <w:t>8</w:t>
            </w:r>
          </w:p>
        </w:tc>
      </w:tr>
      <w:tr w:rsidR="008E2F16" w:rsidRPr="0087007F" w14:paraId="2EA41C09" w14:textId="77777777" w:rsidTr="00BC3B24">
        <w:tc>
          <w:tcPr>
            <w:tcW w:w="704" w:type="dxa"/>
          </w:tcPr>
          <w:p w14:paraId="7750F5F5" w14:textId="11660C57" w:rsidR="008E2F16" w:rsidRPr="0087007F" w:rsidRDefault="008E2F16" w:rsidP="008E2F16">
            <w:pPr>
              <w:jc w:val="center"/>
              <w:rPr>
                <w:rFonts w:cs="Arial"/>
                <w:sz w:val="20"/>
                <w:szCs w:val="20"/>
              </w:rPr>
            </w:pPr>
            <w:r>
              <w:rPr>
                <w:rFonts w:cs="Arial"/>
                <w:sz w:val="20"/>
                <w:szCs w:val="20"/>
              </w:rPr>
              <w:t>3</w:t>
            </w:r>
          </w:p>
        </w:tc>
        <w:tc>
          <w:tcPr>
            <w:tcW w:w="7229" w:type="dxa"/>
          </w:tcPr>
          <w:p w14:paraId="77F8B04C" w14:textId="0D0DB099" w:rsidR="008E2F16" w:rsidRPr="0087007F" w:rsidRDefault="008E2F16" w:rsidP="008E2F16">
            <w:pPr>
              <w:rPr>
                <w:rFonts w:cs="Arial"/>
                <w:sz w:val="20"/>
                <w:szCs w:val="20"/>
              </w:rPr>
            </w:pPr>
            <w:r>
              <w:rPr>
                <w:rFonts w:cs="Arial"/>
                <w:sz w:val="20"/>
                <w:szCs w:val="20"/>
              </w:rPr>
              <w:t>Ima sistem, ki lahko iz zajetih PET podatkov samodejno zazna signal dihalne krivulje (brez nameščanja zunanjih, dodatnih naprav in pripomočkov) in na rekonstruiranih PET slikah odpravi ali zmanjša popačenja zaradi premikov med dihanjem, t.i. device-less (data-driven) motion correction/gating.</w:t>
            </w:r>
          </w:p>
        </w:tc>
        <w:tc>
          <w:tcPr>
            <w:tcW w:w="1077" w:type="dxa"/>
          </w:tcPr>
          <w:p w14:paraId="1A90589C" w14:textId="6D420AD9" w:rsidR="008E2F16" w:rsidRPr="0087007F" w:rsidRDefault="008E2F16" w:rsidP="008E2F16">
            <w:pPr>
              <w:jc w:val="center"/>
              <w:rPr>
                <w:rFonts w:cs="Arial"/>
                <w:sz w:val="20"/>
                <w:szCs w:val="20"/>
              </w:rPr>
            </w:pPr>
            <w:r>
              <w:rPr>
                <w:rFonts w:cs="Arial"/>
                <w:sz w:val="20"/>
                <w:szCs w:val="20"/>
              </w:rPr>
              <w:t>8</w:t>
            </w:r>
          </w:p>
        </w:tc>
      </w:tr>
      <w:tr w:rsidR="008E2F16" w:rsidRPr="0087007F" w14:paraId="5A17DDF2" w14:textId="77777777" w:rsidTr="00BC3B24">
        <w:tc>
          <w:tcPr>
            <w:tcW w:w="704" w:type="dxa"/>
          </w:tcPr>
          <w:p w14:paraId="68D4440F" w14:textId="7B53D31B" w:rsidR="008E2F16" w:rsidRPr="0087007F" w:rsidRDefault="008E2F16" w:rsidP="008E2F16">
            <w:pPr>
              <w:jc w:val="center"/>
              <w:rPr>
                <w:rFonts w:cs="Arial"/>
                <w:sz w:val="20"/>
                <w:szCs w:val="20"/>
              </w:rPr>
            </w:pPr>
            <w:r>
              <w:rPr>
                <w:rFonts w:cs="Arial"/>
                <w:sz w:val="20"/>
                <w:szCs w:val="20"/>
              </w:rPr>
              <w:t>4</w:t>
            </w:r>
          </w:p>
        </w:tc>
        <w:tc>
          <w:tcPr>
            <w:tcW w:w="7229" w:type="dxa"/>
          </w:tcPr>
          <w:p w14:paraId="3243D588" w14:textId="3C777741" w:rsidR="008E2F16" w:rsidRPr="0087007F" w:rsidRDefault="008E2F16" w:rsidP="008E2F16">
            <w:pPr>
              <w:rPr>
                <w:rFonts w:cs="Arial"/>
                <w:sz w:val="20"/>
                <w:szCs w:val="20"/>
              </w:rPr>
            </w:pPr>
            <w:r>
              <w:rPr>
                <w:rFonts w:cs="Arial"/>
                <w:sz w:val="20"/>
                <w:szCs w:val="20"/>
              </w:rPr>
              <w:t>Omogoča samodejno dnevno kontrolo kakovosti in kalibracije, ki se izvajajo samodejno, izven rednega delovnega časa uporabnika.</w:t>
            </w:r>
          </w:p>
        </w:tc>
        <w:tc>
          <w:tcPr>
            <w:tcW w:w="1077" w:type="dxa"/>
          </w:tcPr>
          <w:p w14:paraId="6F639354" w14:textId="443908BB" w:rsidR="008E2F16" w:rsidRPr="0087007F" w:rsidRDefault="008E2F16" w:rsidP="008E2F16">
            <w:pPr>
              <w:jc w:val="center"/>
              <w:rPr>
                <w:rFonts w:cs="Arial"/>
                <w:sz w:val="20"/>
                <w:szCs w:val="20"/>
              </w:rPr>
            </w:pPr>
            <w:r>
              <w:rPr>
                <w:rFonts w:cs="Arial"/>
                <w:sz w:val="20"/>
                <w:szCs w:val="20"/>
              </w:rPr>
              <w:t>6</w:t>
            </w:r>
          </w:p>
        </w:tc>
      </w:tr>
      <w:tr w:rsidR="0087007F" w:rsidRPr="0087007F" w14:paraId="4869D751" w14:textId="77777777" w:rsidTr="00BC3B24">
        <w:tc>
          <w:tcPr>
            <w:tcW w:w="704" w:type="dxa"/>
          </w:tcPr>
          <w:p w14:paraId="481E06FF" w14:textId="77777777" w:rsidR="000905FB" w:rsidRPr="0087007F" w:rsidRDefault="000905FB" w:rsidP="00BC3B24">
            <w:pPr>
              <w:jc w:val="center"/>
              <w:rPr>
                <w:rFonts w:cs="Arial"/>
                <w:sz w:val="20"/>
                <w:szCs w:val="20"/>
              </w:rPr>
            </w:pPr>
          </w:p>
        </w:tc>
        <w:tc>
          <w:tcPr>
            <w:tcW w:w="7229" w:type="dxa"/>
          </w:tcPr>
          <w:p w14:paraId="42FF4C60" w14:textId="77777777" w:rsidR="000905FB" w:rsidRPr="0087007F" w:rsidRDefault="000905FB" w:rsidP="00BC3B24">
            <w:pPr>
              <w:rPr>
                <w:rFonts w:cs="Arial"/>
                <w:sz w:val="20"/>
                <w:szCs w:val="20"/>
              </w:rPr>
            </w:pPr>
            <w:r w:rsidRPr="0087007F">
              <w:rPr>
                <w:rFonts w:cs="Arial"/>
                <w:sz w:val="20"/>
                <w:szCs w:val="20"/>
              </w:rPr>
              <w:t>Skupno število možnih točk</w:t>
            </w:r>
          </w:p>
        </w:tc>
        <w:tc>
          <w:tcPr>
            <w:tcW w:w="1077" w:type="dxa"/>
          </w:tcPr>
          <w:p w14:paraId="5721D80A" w14:textId="77777777" w:rsidR="000905FB" w:rsidRPr="0087007F" w:rsidRDefault="000905FB" w:rsidP="00BC3B24">
            <w:pPr>
              <w:jc w:val="center"/>
              <w:rPr>
                <w:rFonts w:cs="Arial"/>
                <w:sz w:val="20"/>
                <w:szCs w:val="20"/>
              </w:rPr>
            </w:pPr>
            <w:r w:rsidRPr="0087007F">
              <w:rPr>
                <w:rFonts w:cs="Arial"/>
                <w:sz w:val="20"/>
                <w:szCs w:val="20"/>
              </w:rPr>
              <w:t>30</w:t>
            </w:r>
          </w:p>
        </w:tc>
      </w:tr>
    </w:tbl>
    <w:p w14:paraId="1F76168B" w14:textId="77777777" w:rsidR="000905FB" w:rsidRPr="0087007F" w:rsidRDefault="000905FB" w:rsidP="00D94378">
      <w:pPr>
        <w:pStyle w:val="BodyText"/>
        <w:rPr>
          <w:noProof/>
          <w:szCs w:val="24"/>
        </w:rPr>
      </w:pPr>
    </w:p>
    <w:p w14:paraId="104B9D5A" w14:textId="77777777" w:rsidR="0087007F" w:rsidRDefault="0087007F" w:rsidP="00D94378">
      <w:pPr>
        <w:pStyle w:val="BodyText"/>
        <w:rPr>
          <w:noProof/>
          <w:szCs w:val="24"/>
        </w:rPr>
      </w:pPr>
    </w:p>
    <w:p w14:paraId="3FE04AC8" w14:textId="77777777" w:rsidR="0087007F" w:rsidRPr="00FC4231" w:rsidRDefault="0087007F" w:rsidP="0087007F">
      <w:pPr>
        <w:pStyle w:val="BodyText"/>
        <w:rPr>
          <w:rFonts w:cs="Arial"/>
          <w:b/>
        </w:rPr>
      </w:pPr>
      <w:r w:rsidRPr="003F49DB">
        <w:rPr>
          <w:b/>
          <w:noProof/>
          <w:szCs w:val="24"/>
        </w:rPr>
        <w:t xml:space="preserve">X = </w:t>
      </w:r>
      <w:r w:rsidR="00FC4231" w:rsidRPr="003F49DB">
        <w:rPr>
          <w:b/>
          <w:noProof/>
          <w:szCs w:val="24"/>
        </w:rPr>
        <w:t>T cena</w:t>
      </w:r>
      <w:r w:rsidRPr="003F49DB">
        <w:rPr>
          <w:b/>
          <w:noProof/>
          <w:szCs w:val="24"/>
        </w:rPr>
        <w:t xml:space="preserve"> </w:t>
      </w:r>
      <w:r w:rsidR="00FC4231" w:rsidRPr="003F49DB">
        <w:rPr>
          <w:b/>
          <w:noProof/>
          <w:szCs w:val="24"/>
        </w:rPr>
        <w:t xml:space="preserve">(izračun točk po merilu 1) </w:t>
      </w:r>
      <w:r w:rsidRPr="003F49DB">
        <w:rPr>
          <w:b/>
          <w:noProof/>
          <w:szCs w:val="24"/>
        </w:rPr>
        <w:t>+</w:t>
      </w:r>
      <w:r w:rsidR="00FC4231" w:rsidRPr="003F49DB">
        <w:rPr>
          <w:rFonts w:cs="Arial"/>
          <w:b/>
        </w:rPr>
        <w:t xml:space="preserve"> Ki (seštevek točk iz merila 2)</w:t>
      </w:r>
    </w:p>
    <w:p w14:paraId="1AA1A044" w14:textId="77777777" w:rsidR="0087007F" w:rsidRPr="0087007F" w:rsidRDefault="0087007F" w:rsidP="00D94378">
      <w:pPr>
        <w:pStyle w:val="BodyText"/>
        <w:rPr>
          <w:noProof/>
          <w:szCs w:val="24"/>
        </w:rPr>
      </w:pPr>
    </w:p>
    <w:p w14:paraId="458E20BA" w14:textId="77777777" w:rsidR="0087007F" w:rsidRPr="0087007F" w:rsidRDefault="0087007F" w:rsidP="0087007F">
      <w:pPr>
        <w:pStyle w:val="BodyText"/>
        <w:rPr>
          <w:noProof/>
          <w:szCs w:val="24"/>
        </w:rPr>
      </w:pPr>
      <w:r w:rsidRPr="0087007F">
        <w:rPr>
          <w:noProof/>
          <w:szCs w:val="24"/>
        </w:rPr>
        <w:t>Naročnik bo izbral ponudnika, ki bo v skladu z zgoraj navedenimi merili, prejel najvišje število točk. Upoštevane bodo dopustne ponudbe</w:t>
      </w:r>
    </w:p>
    <w:p w14:paraId="788A591B" w14:textId="77777777" w:rsidR="0087007F" w:rsidRDefault="0087007F" w:rsidP="00D94378">
      <w:pPr>
        <w:pStyle w:val="BodyText"/>
        <w:rPr>
          <w:noProof/>
          <w:szCs w:val="24"/>
          <w:highlight w:val="yellow"/>
        </w:rPr>
      </w:pPr>
    </w:p>
    <w:p w14:paraId="6E896355" w14:textId="77777777" w:rsidR="002424AE" w:rsidRPr="00E170E3" w:rsidRDefault="002424AE" w:rsidP="002424AE">
      <w:pPr>
        <w:pStyle w:val="BodyText"/>
        <w:outlineLvl w:val="0"/>
        <w:rPr>
          <w:rFonts w:cs="Arial"/>
          <w:b/>
        </w:rPr>
      </w:pPr>
      <w:r w:rsidRPr="00E170E3">
        <w:rPr>
          <w:rFonts w:cs="Arial"/>
          <w:b/>
        </w:rPr>
        <w:t>Dodatno merilo:</w:t>
      </w:r>
    </w:p>
    <w:p w14:paraId="2EECE299" w14:textId="404A8B38" w:rsidR="002424AE" w:rsidRDefault="002424AE" w:rsidP="002424AE">
      <w:pPr>
        <w:pStyle w:val="BodyText"/>
        <w:outlineLvl w:val="0"/>
      </w:pPr>
      <w:r w:rsidRPr="00E170E3">
        <w:rPr>
          <w:rFonts w:cs="Arial"/>
        </w:rPr>
        <w:t xml:space="preserve">V primeru, da po analizi ponudb ostaneta dve </w:t>
      </w:r>
      <w:r>
        <w:rPr>
          <w:rFonts w:cs="Arial"/>
        </w:rPr>
        <w:t>dopustni</w:t>
      </w:r>
      <w:r w:rsidRPr="00E170E3">
        <w:rPr>
          <w:rFonts w:cs="Arial"/>
        </w:rPr>
        <w:t xml:space="preserve"> ponudbi z enako vrednostjo, bo naročnik </w:t>
      </w:r>
      <w:r w:rsidRPr="00DE289E">
        <w:t>med njima izbral ponudbo z javnim žrebom.</w:t>
      </w:r>
    </w:p>
    <w:p w14:paraId="06CBBB77" w14:textId="77777777" w:rsidR="003F49DB" w:rsidRPr="00E170E3" w:rsidRDefault="003F49DB" w:rsidP="002424AE">
      <w:pPr>
        <w:pStyle w:val="BodyText"/>
        <w:outlineLvl w:val="0"/>
        <w:rPr>
          <w:rFonts w:cs="Arial"/>
        </w:rPr>
      </w:pPr>
    </w:p>
    <w:p w14:paraId="50BDD5E2" w14:textId="77777777" w:rsidR="002424AE" w:rsidRPr="00576BC1" w:rsidRDefault="002424AE" w:rsidP="002424AE">
      <w:pPr>
        <w:jc w:val="both"/>
        <w:rPr>
          <w:rFonts w:eastAsiaTheme="minorHAnsi" w:cs="Arial"/>
          <w:lang w:eastAsia="en-US"/>
        </w:rPr>
      </w:pPr>
      <w:r w:rsidRPr="00576BC1">
        <w:rPr>
          <w:rFonts w:eastAsiaTheme="minorHAnsi" w:cs="Arial"/>
          <w:lang w:eastAsia="en-US"/>
        </w:rPr>
        <w:t>Protokol žreba:</w:t>
      </w:r>
    </w:p>
    <w:p w14:paraId="1DC311D3"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Žreb bo javen in se bo izvedel v prostorih naročnika.</w:t>
      </w:r>
    </w:p>
    <w:p w14:paraId="5F8F9382"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221AC37C"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Postopek žrebanja bo izvedla imenovana komisija naročnika.</w:t>
      </w:r>
    </w:p>
    <w:p w14:paraId="77CA3D0B"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Žreb bo izvedel predstavnik komisije naročnika v enem krogu.</w:t>
      </w:r>
    </w:p>
    <w:p w14:paraId="2494B666"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78263401"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CA5F91B"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6526CA2" w14:textId="77777777" w:rsidR="002424AE" w:rsidRPr="00576BC1" w:rsidRDefault="002424AE" w:rsidP="00DA38E0">
      <w:pPr>
        <w:numPr>
          <w:ilvl w:val="0"/>
          <w:numId w:val="1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131E4504" w14:textId="77777777" w:rsidR="002424AE" w:rsidRDefault="002424AE" w:rsidP="00035CED">
      <w:pPr>
        <w:pStyle w:val="BodyText"/>
        <w:rPr>
          <w:noProof/>
          <w:szCs w:val="24"/>
        </w:rPr>
      </w:pPr>
    </w:p>
    <w:p w14:paraId="0B4A6CD8" w14:textId="77777777" w:rsidR="00035CED" w:rsidRDefault="00035CED" w:rsidP="00035CED">
      <w:pPr>
        <w:pStyle w:val="Poglavje2"/>
      </w:pPr>
      <w:r>
        <w:t>Podatki o lastniški strukturi</w:t>
      </w:r>
    </w:p>
    <w:p w14:paraId="413E4B66" w14:textId="77777777" w:rsidR="00035CED" w:rsidRDefault="00035CED" w:rsidP="00035CED">
      <w:pPr>
        <w:pStyle w:val="Poglavje2"/>
        <w:numPr>
          <w:ilvl w:val="0"/>
          <w:numId w:val="0"/>
        </w:numPr>
        <w:tabs>
          <w:tab w:val="left" w:pos="708"/>
        </w:tabs>
        <w:rPr>
          <w:b w:val="0"/>
        </w:rPr>
      </w:pPr>
    </w:p>
    <w:p w14:paraId="0DDF52FD" w14:textId="77777777" w:rsidR="00035CED" w:rsidRDefault="00035CED" w:rsidP="00035CED">
      <w:pPr>
        <w:jc w:val="both"/>
        <w:rPr>
          <w:rFonts w:cs="Arial"/>
        </w:rPr>
      </w:pPr>
      <w:r>
        <w:rPr>
          <w:rFonts w:cs="Arial"/>
        </w:rPr>
        <w:t>Izbrani ponudnik mora v roku osmih dni od prejema naročnikovega poziva posredovati podatke o:</w:t>
      </w:r>
    </w:p>
    <w:p w14:paraId="4B7F5999" w14:textId="77777777" w:rsidR="00035CED" w:rsidRDefault="00035CED" w:rsidP="00DA38E0">
      <w:pPr>
        <w:numPr>
          <w:ilvl w:val="0"/>
          <w:numId w:val="2"/>
        </w:numPr>
        <w:jc w:val="both"/>
      </w:pPr>
      <w:r>
        <w:t>udeležbi fizičnih (ime in priimek, naslov prebivališča ter delež lastništva) in pravnih oseb v lastništvu ponudnika,</w:t>
      </w:r>
    </w:p>
    <w:p w14:paraId="6F9D2A6E" w14:textId="77777777" w:rsidR="00035CED" w:rsidRDefault="00035CED" w:rsidP="00DA38E0">
      <w:pPr>
        <w:numPr>
          <w:ilvl w:val="0"/>
          <w:numId w:val="2"/>
        </w:numPr>
        <w:jc w:val="both"/>
      </w:pPr>
      <w:r>
        <w:t>gospodarskih subjektih, za katere se glede na določbe zakona, ki ureja gospodarske družbe, šteje, da so z njim povezane družbe.</w:t>
      </w:r>
    </w:p>
    <w:p w14:paraId="7B71B4B8" w14:textId="77777777" w:rsidR="00035CED" w:rsidRDefault="00035CED" w:rsidP="00035CED">
      <w:pPr>
        <w:pStyle w:val="BodyText"/>
        <w:rPr>
          <w:noProof/>
          <w:szCs w:val="24"/>
        </w:rPr>
      </w:pPr>
    </w:p>
    <w:p w14:paraId="542EF34C" w14:textId="77777777" w:rsidR="00035CED" w:rsidRDefault="00035CED" w:rsidP="00035CED">
      <w:pPr>
        <w:pStyle w:val="Poglavje2"/>
      </w:pPr>
      <w:r>
        <w:t>Pogodba</w:t>
      </w:r>
    </w:p>
    <w:p w14:paraId="28389F93" w14:textId="77777777" w:rsidR="00035CED" w:rsidRDefault="00035CED" w:rsidP="00035CED">
      <w:pPr>
        <w:jc w:val="both"/>
      </w:pPr>
    </w:p>
    <w:p w14:paraId="1F4E92A3" w14:textId="77777777" w:rsidR="00035CED" w:rsidRDefault="00035CED" w:rsidP="00035CED">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245C2E97" w14:textId="77777777" w:rsidR="00035CED" w:rsidRDefault="00035CED" w:rsidP="00035CED">
      <w:pPr>
        <w:pStyle w:val="BodyText"/>
        <w:rPr>
          <w:rFonts w:cs="Arial"/>
        </w:rPr>
      </w:pPr>
    </w:p>
    <w:p w14:paraId="7F74133E" w14:textId="77777777" w:rsidR="00035CED" w:rsidRDefault="00035CED" w:rsidP="00035CED">
      <w:pPr>
        <w:pStyle w:val="Poglavje2"/>
      </w:pPr>
      <w:r>
        <w:t>Zaupnost podatkov</w:t>
      </w:r>
    </w:p>
    <w:p w14:paraId="2313412A" w14:textId="77777777" w:rsidR="00035CED" w:rsidRDefault="00035CED" w:rsidP="00035CED">
      <w:pPr>
        <w:pStyle w:val="BodyText"/>
        <w:rPr>
          <w:rFonts w:cs="Arial"/>
        </w:rPr>
      </w:pPr>
    </w:p>
    <w:p w14:paraId="34B7A3AD" w14:textId="77777777" w:rsidR="00035CED" w:rsidRDefault="00035CED" w:rsidP="00035CE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40EFF44" w14:textId="77777777" w:rsidR="00035CED" w:rsidRDefault="00035CED" w:rsidP="00035CED">
      <w:pPr>
        <w:jc w:val="both"/>
      </w:pPr>
    </w:p>
    <w:p w14:paraId="4E6377E5" w14:textId="77777777" w:rsidR="00035CED" w:rsidRDefault="00035CED" w:rsidP="00035CE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8FB5BC4" w14:textId="77777777" w:rsidR="00035CED" w:rsidRDefault="00035CED" w:rsidP="00035CED">
      <w:pPr>
        <w:jc w:val="both"/>
      </w:pPr>
    </w:p>
    <w:p w14:paraId="3DFC444C" w14:textId="77777777" w:rsidR="00035CED" w:rsidRDefault="00035CED" w:rsidP="00035CE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D4E623" w14:textId="77777777" w:rsidR="00035CED" w:rsidRDefault="00035CED" w:rsidP="00035CED">
      <w:pPr>
        <w:pStyle w:val="BodyText"/>
        <w:rPr>
          <w:rFonts w:cs="Arial"/>
        </w:rPr>
      </w:pPr>
    </w:p>
    <w:p w14:paraId="2F8D8DFB" w14:textId="77777777" w:rsidR="00035CED" w:rsidRDefault="00035CED" w:rsidP="00035CED">
      <w:pPr>
        <w:pStyle w:val="Poglavje2"/>
      </w:pPr>
      <w:r>
        <w:t>Ustavitev postopka, zavrnitev vseh ponudb, odstop od izvedbe javnega naročila</w:t>
      </w:r>
    </w:p>
    <w:p w14:paraId="648C91AD" w14:textId="77777777" w:rsidR="00035CED" w:rsidRDefault="00035CED" w:rsidP="00035CED">
      <w:pPr>
        <w:pStyle w:val="BodyText"/>
        <w:rPr>
          <w:rFonts w:cs="Arial"/>
        </w:rPr>
      </w:pPr>
    </w:p>
    <w:p w14:paraId="7FBD7C3A" w14:textId="77777777" w:rsidR="00035CED" w:rsidRDefault="00035CED" w:rsidP="00035CE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53A9DE" w14:textId="77777777" w:rsidR="00035CED" w:rsidRDefault="00035CED" w:rsidP="00035CED">
      <w:pPr>
        <w:jc w:val="both"/>
      </w:pPr>
      <w:r>
        <w:t>Naročnik objavi odločitev o ustavitvi postopka oddaje javnega naročila ali zavrnitvi vseh ponudb ali odstopu od izvedbe javnega naročila na Portalu javnih naročil.</w:t>
      </w:r>
    </w:p>
    <w:p w14:paraId="5BA87998" w14:textId="77777777" w:rsidR="00035CED" w:rsidRDefault="00035CED" w:rsidP="00035CED">
      <w:pPr>
        <w:jc w:val="both"/>
      </w:pPr>
    </w:p>
    <w:p w14:paraId="694DB527" w14:textId="77777777" w:rsidR="00035CED" w:rsidRDefault="00035CED" w:rsidP="00035CED">
      <w:pPr>
        <w:jc w:val="both"/>
      </w:pPr>
      <w:r>
        <w:t>Naročnik ne odgovarja za škodo, ki bi utegnila nastati ponudnikom zaradi ustavitve postopka, zavrnitve vseh ponudb ali izbranemu ponudniku zaradi nesklenitve pogodbe.</w:t>
      </w:r>
    </w:p>
    <w:p w14:paraId="652B7973" w14:textId="77777777" w:rsidR="00035CED" w:rsidRDefault="00035CED" w:rsidP="00035CED">
      <w:pPr>
        <w:jc w:val="both"/>
      </w:pPr>
    </w:p>
    <w:p w14:paraId="4FDF1A47" w14:textId="77777777" w:rsidR="00035CED" w:rsidRDefault="00035CED" w:rsidP="00035CE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3CFFE60B" w14:textId="77777777" w:rsidR="00035CED" w:rsidRDefault="00035CED" w:rsidP="00035CED">
      <w:pPr>
        <w:jc w:val="both"/>
      </w:pPr>
    </w:p>
    <w:p w14:paraId="4028FC14" w14:textId="77777777" w:rsidR="00035CED" w:rsidRDefault="00035CED" w:rsidP="00035CED">
      <w:pPr>
        <w:pStyle w:val="Poglavje2"/>
      </w:pPr>
      <w:r>
        <w:t>Prenehanje pogodbene obveznosti</w:t>
      </w:r>
    </w:p>
    <w:p w14:paraId="7F5B5B10" w14:textId="77777777" w:rsidR="00035CED" w:rsidRDefault="00035CED" w:rsidP="00035CED">
      <w:pPr>
        <w:jc w:val="both"/>
      </w:pPr>
    </w:p>
    <w:p w14:paraId="6EC15FCF" w14:textId="77777777" w:rsidR="00035CED" w:rsidRDefault="00035CED" w:rsidP="00035CED">
      <w:pPr>
        <w:jc w:val="both"/>
      </w:pPr>
      <w:r>
        <w:t>Med veljavnostjo pogodbe o izvedbi javnega naročila lahko naročnik odstopi od pogodbe v skladu z določili 96. člena ZJN-3.</w:t>
      </w:r>
    </w:p>
    <w:p w14:paraId="0B8570BA" w14:textId="77777777" w:rsidR="00035CED" w:rsidRDefault="00035CED" w:rsidP="00035CED">
      <w:pPr>
        <w:jc w:val="both"/>
      </w:pPr>
    </w:p>
    <w:p w14:paraId="19425209" w14:textId="77777777" w:rsidR="00035CED" w:rsidRDefault="00035CED" w:rsidP="00035CED">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051DB2B" w14:textId="77777777" w:rsidR="00035CED" w:rsidRDefault="00035CED" w:rsidP="00035CED">
      <w:pPr>
        <w:pStyle w:val="Poglavje2"/>
        <w:numPr>
          <w:ilvl w:val="0"/>
          <w:numId w:val="0"/>
        </w:numPr>
        <w:tabs>
          <w:tab w:val="left" w:pos="708"/>
        </w:tabs>
        <w:ind w:left="705" w:hanging="705"/>
      </w:pPr>
    </w:p>
    <w:p w14:paraId="7F51C76D" w14:textId="77777777" w:rsidR="00035CED" w:rsidRDefault="00035CED" w:rsidP="00035CED">
      <w:pPr>
        <w:pStyle w:val="Poglavje2"/>
      </w:pPr>
      <w:r>
        <w:t>Pravno varstvo (revizija postopka)</w:t>
      </w:r>
    </w:p>
    <w:p w14:paraId="7F5C9362" w14:textId="77777777" w:rsidR="00035CED" w:rsidRDefault="00035CED" w:rsidP="00035CED">
      <w:pPr>
        <w:pStyle w:val="BodyText"/>
        <w:rPr>
          <w:rFonts w:cs="Arial"/>
        </w:rPr>
      </w:pPr>
    </w:p>
    <w:p w14:paraId="1D8F214C" w14:textId="77777777" w:rsidR="00035CED" w:rsidRDefault="00035CED" w:rsidP="00035CED">
      <w:pPr>
        <w:jc w:val="both"/>
      </w:pPr>
      <w:r>
        <w:t>Pravno varstvo ponudnikov v postopku javnega naročanja je zagotovljeno v skladu z Zakonom o pravnem varstvu v postopkih javnega naročanja (ZPVPJN) (Uradni list RS, št. 43/11, 60/11 – ZTP-D, 63/13, 90/14 – ZDU-1 in 60/17).</w:t>
      </w:r>
    </w:p>
    <w:p w14:paraId="16FD1C7B" w14:textId="77777777" w:rsidR="00035CED" w:rsidRDefault="00035CED" w:rsidP="00035CED">
      <w:pPr>
        <w:pStyle w:val="BodyText"/>
        <w:rPr>
          <w:rFonts w:cs="Arial"/>
        </w:rPr>
      </w:pPr>
    </w:p>
    <w:p w14:paraId="073A532F" w14:textId="77777777" w:rsidR="00035CED" w:rsidRDefault="00035CED" w:rsidP="00035CED">
      <w:pPr>
        <w:pStyle w:val="Poglavje2"/>
      </w:pPr>
      <w:r>
        <w:t>Finančna zavarovanja</w:t>
      </w:r>
    </w:p>
    <w:p w14:paraId="6395E3E6" w14:textId="77777777" w:rsidR="00035CED" w:rsidRDefault="00035CED" w:rsidP="00035CED">
      <w:pPr>
        <w:pStyle w:val="Poglavje2"/>
        <w:numPr>
          <w:ilvl w:val="0"/>
          <w:numId w:val="0"/>
        </w:numPr>
        <w:tabs>
          <w:tab w:val="left" w:pos="708"/>
        </w:tabs>
        <w:rPr>
          <w:highlight w:val="yellow"/>
        </w:rPr>
      </w:pPr>
    </w:p>
    <w:p w14:paraId="0854E6BE" w14:textId="77777777" w:rsidR="00035CED" w:rsidRDefault="00035CED" w:rsidP="00035CED">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3C24C7FD" w14:textId="77777777" w:rsidR="0056717C" w:rsidRDefault="0056717C" w:rsidP="0056717C">
      <w:pPr>
        <w:jc w:val="both"/>
        <w:rPr>
          <w:rFonts w:cs="Arial"/>
        </w:rPr>
      </w:pPr>
    </w:p>
    <w:p w14:paraId="6A18FAE4" w14:textId="77777777" w:rsidR="0056717C" w:rsidRDefault="0056717C" w:rsidP="0056717C">
      <w:pPr>
        <w:pStyle w:val="Poglavje3"/>
        <w:rPr>
          <w:rFonts w:cs="Arial"/>
        </w:rPr>
      </w:pPr>
      <w:r>
        <w:rPr>
          <w:rFonts w:cs="Arial"/>
        </w:rPr>
        <w:t>Zavarovanje za dobro izvedbo pogodbenih obveznosti</w:t>
      </w:r>
    </w:p>
    <w:p w14:paraId="5B5DEFB1" w14:textId="77777777" w:rsidR="0056717C" w:rsidRDefault="0056717C" w:rsidP="0056717C">
      <w:pPr>
        <w:jc w:val="both"/>
        <w:rPr>
          <w:rFonts w:cs="Arial"/>
        </w:rPr>
      </w:pPr>
    </w:p>
    <w:p w14:paraId="3DC14499" w14:textId="77777777" w:rsidR="0056717C" w:rsidRPr="00CF3967" w:rsidRDefault="0056717C" w:rsidP="0056717C">
      <w:pPr>
        <w:pStyle w:val="StyleJustified"/>
        <w:rPr>
          <w:rFonts w:cs="Arial"/>
        </w:rPr>
      </w:pPr>
      <w:r w:rsidRPr="00CF3967">
        <w:rPr>
          <w:rFonts w:cs="Arial"/>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CF3967">
        <w:rPr>
          <w:rFonts w:cs="Arial"/>
          <w:b/>
          <w:u w:val="single"/>
        </w:rPr>
        <w:t>ne glede na vrednost ponudbe</w:t>
      </w:r>
      <w:r w:rsidRPr="00CF3967">
        <w:rPr>
          <w:rFonts w:cs="Arial"/>
        </w:rPr>
        <w:t xml:space="preserve">, predložil najkasneje v desetih dneh po sklenitvi pogodbe, in sicer </w:t>
      </w:r>
      <w:r w:rsidRPr="00CF3967">
        <w:rPr>
          <w:rFonts w:cs="Arial"/>
          <w:b/>
          <w:i/>
        </w:rPr>
        <w:t>v višini 5% pogodbene vrednosti z DDV.</w:t>
      </w:r>
      <w:r w:rsidRPr="00CF3967">
        <w:rPr>
          <w:rFonts w:cs="Arial"/>
        </w:rPr>
        <w:t xml:space="preserve"> </w:t>
      </w:r>
    </w:p>
    <w:p w14:paraId="3A717F9E" w14:textId="77777777" w:rsidR="0056717C" w:rsidRPr="00CF3967" w:rsidRDefault="0056717C" w:rsidP="0056717C">
      <w:pPr>
        <w:pStyle w:val="StyleJustified"/>
        <w:rPr>
          <w:rFonts w:cs="Arial"/>
        </w:rPr>
      </w:pPr>
    </w:p>
    <w:p w14:paraId="2F39A8AA" w14:textId="77777777" w:rsidR="0056717C" w:rsidRPr="00CF3967" w:rsidRDefault="0056717C" w:rsidP="0056717C">
      <w:pPr>
        <w:pStyle w:val="StyleJustified"/>
        <w:rPr>
          <w:rFonts w:cs="Arial"/>
        </w:rPr>
      </w:pPr>
      <w:r w:rsidRPr="00CF3967">
        <w:rPr>
          <w:rFonts w:cs="Arial"/>
        </w:rPr>
        <w:t>Predložitev te bančne garancije je pogoj za veljavnost pogodbe.</w:t>
      </w:r>
    </w:p>
    <w:p w14:paraId="52085A8C" w14:textId="77777777" w:rsidR="0056717C" w:rsidRPr="00CF3967" w:rsidRDefault="0056717C" w:rsidP="0056717C">
      <w:pPr>
        <w:pStyle w:val="StyleJustified"/>
        <w:rPr>
          <w:rFonts w:cs="Arial"/>
        </w:rPr>
      </w:pPr>
    </w:p>
    <w:p w14:paraId="25869011" w14:textId="77777777" w:rsidR="0056717C" w:rsidRPr="00CF3967" w:rsidRDefault="0056717C" w:rsidP="0056717C">
      <w:pPr>
        <w:pStyle w:val="StyleJustified"/>
        <w:rPr>
          <w:rFonts w:cs="Arial"/>
        </w:rPr>
      </w:pPr>
      <w:r w:rsidRPr="00CF3967">
        <w:rPr>
          <w:rFonts w:cs="Arial"/>
        </w:rPr>
        <w:lastRenderedPageBreak/>
        <w:t>Bančna garancija za dobro izvedbo pogodbenih obveznosti mora veljati še 30 dni po preteku veljavnosti pogodbe.</w:t>
      </w:r>
    </w:p>
    <w:p w14:paraId="3651A289" w14:textId="77777777" w:rsidR="0056717C" w:rsidRPr="00CF3967" w:rsidRDefault="0056717C" w:rsidP="0056717C">
      <w:pPr>
        <w:pStyle w:val="StyleJustified"/>
        <w:rPr>
          <w:rFonts w:cs="Arial"/>
        </w:rPr>
      </w:pPr>
    </w:p>
    <w:p w14:paraId="74D52ABF" w14:textId="77777777" w:rsidR="0056717C" w:rsidRPr="00CF3967" w:rsidRDefault="0056717C" w:rsidP="0056717C">
      <w:pPr>
        <w:pStyle w:val="StyleJustified"/>
        <w:rPr>
          <w:rFonts w:cs="Arial"/>
        </w:rPr>
      </w:pPr>
      <w:r w:rsidRPr="00CF3967">
        <w:rPr>
          <w:rFonts w:cs="Arial"/>
        </w:rPr>
        <w:t xml:space="preserve">Naročnik bo unovčil bančno garancijo za dobro izvedbo pogodbenih obveznosti, če se bo izkazalo, da naročilo ni izvedeno v rokih, kvaliteti in količini zahtevanih v razpisni dokumentaciji in pogodbi. </w:t>
      </w:r>
    </w:p>
    <w:p w14:paraId="30D5DE71" w14:textId="77777777" w:rsidR="0056717C" w:rsidRPr="00CF3967" w:rsidRDefault="0056717C" w:rsidP="0056717C">
      <w:pPr>
        <w:pStyle w:val="BodyText3"/>
        <w:tabs>
          <w:tab w:val="clear" w:pos="720"/>
        </w:tabs>
        <w:rPr>
          <w:rFonts w:cs="Arial"/>
        </w:rPr>
      </w:pPr>
    </w:p>
    <w:p w14:paraId="17C37509" w14:textId="77777777" w:rsidR="0056717C" w:rsidRPr="00CF3967" w:rsidRDefault="0056717C" w:rsidP="0056717C">
      <w:pPr>
        <w:pStyle w:val="BodyText3"/>
        <w:tabs>
          <w:tab w:val="clear" w:pos="720"/>
        </w:tabs>
        <w:rPr>
          <w:rFonts w:cs="Arial"/>
        </w:rPr>
      </w:pPr>
      <w:r w:rsidRPr="00CF3967">
        <w:rPr>
          <w:rFonts w:cs="Arial"/>
        </w:rPr>
        <w:t>Bančna garancija za dobro izvedbo pogodbenih obveznosti služi tudi za poplačilo potrjenih obveznosti ponudnika do podizvajalcev.</w:t>
      </w:r>
    </w:p>
    <w:p w14:paraId="406DA7E5" w14:textId="77777777" w:rsidR="0056717C" w:rsidRPr="00CF3967" w:rsidRDefault="0056717C" w:rsidP="0056717C">
      <w:pPr>
        <w:pStyle w:val="BodyText3"/>
        <w:tabs>
          <w:tab w:val="clear" w:pos="720"/>
        </w:tabs>
        <w:rPr>
          <w:rFonts w:cs="Arial"/>
        </w:rPr>
      </w:pPr>
    </w:p>
    <w:p w14:paraId="49CEDCEC" w14:textId="77777777" w:rsidR="00C03DDC" w:rsidRPr="00CF3967" w:rsidRDefault="00C03DDC" w:rsidP="00C03DDC">
      <w:pPr>
        <w:pStyle w:val="Poglavje3"/>
      </w:pPr>
      <w:r w:rsidRPr="00CF3967">
        <w:t>Zavarovanje za odpravo napak v garancijski dobi</w:t>
      </w:r>
    </w:p>
    <w:p w14:paraId="1FFE36AF" w14:textId="77777777" w:rsidR="00C03DDC" w:rsidRPr="00CF3967" w:rsidRDefault="00C03DDC" w:rsidP="00C03DDC">
      <w:pPr>
        <w:pStyle w:val="BodyText3"/>
        <w:rPr>
          <w:rFonts w:cs="Arial"/>
          <w:b/>
        </w:rPr>
      </w:pPr>
    </w:p>
    <w:p w14:paraId="76848F18" w14:textId="77777777" w:rsidR="00144C3B" w:rsidRPr="00CF3967" w:rsidRDefault="00C03DDC" w:rsidP="00C03DDC">
      <w:pPr>
        <w:pStyle w:val="BodyText3"/>
        <w:numPr>
          <w:ilvl w:val="12"/>
          <w:numId w:val="0"/>
        </w:numPr>
        <w:rPr>
          <w:rFonts w:cs="Arial"/>
        </w:rPr>
      </w:pPr>
      <w:r w:rsidRPr="00CF3967">
        <w:rPr>
          <w:rFonts w:cs="Arial"/>
        </w:rPr>
        <w:t xml:space="preserve">Originalno bančno garancijo ali zavarovalno polico z enakim besedilom kot bančna garancija slovenske zavarovalnice ali depozit na račun naročnika za odpravo napak v garancijski dobi bo izbrani ponudnik predložil, </w:t>
      </w:r>
      <w:r w:rsidRPr="00CF3967">
        <w:rPr>
          <w:rFonts w:cs="Arial"/>
          <w:b/>
          <w:u w:val="single"/>
        </w:rPr>
        <w:t>ne glede na vrednost ponudbe</w:t>
      </w:r>
      <w:r w:rsidRPr="00CF3967">
        <w:rPr>
          <w:rFonts w:cs="Arial"/>
        </w:rPr>
        <w:t xml:space="preserve">. </w:t>
      </w:r>
    </w:p>
    <w:p w14:paraId="56727C69" w14:textId="77777777" w:rsidR="00144C3B" w:rsidRPr="00CF3967" w:rsidRDefault="00144C3B" w:rsidP="00C03DDC">
      <w:pPr>
        <w:pStyle w:val="BodyText3"/>
        <w:numPr>
          <w:ilvl w:val="12"/>
          <w:numId w:val="0"/>
        </w:numPr>
        <w:rPr>
          <w:rFonts w:cs="Arial"/>
        </w:rPr>
      </w:pPr>
    </w:p>
    <w:p w14:paraId="011BA92E" w14:textId="77777777" w:rsidR="00CF3967" w:rsidRDefault="00C03DDC" w:rsidP="00C03DDC">
      <w:pPr>
        <w:pStyle w:val="BodyText3"/>
        <w:numPr>
          <w:ilvl w:val="12"/>
          <w:numId w:val="0"/>
        </w:numPr>
        <w:rPr>
          <w:rFonts w:cs="Arial"/>
        </w:rPr>
      </w:pPr>
      <w:r w:rsidRPr="00CF3967">
        <w:rPr>
          <w:rFonts w:cs="Arial"/>
        </w:rPr>
        <w:t xml:space="preserve">S to garancijo (originalen dokument) se banka ali drug izdajatelj nepreklicno in brezpogojno obvezuje, da bo na naročnikov prvi pisni poziv in ne glede na kakršenkoli ugovor ponudnika, izplačala znesek </w:t>
      </w:r>
      <w:r w:rsidRPr="00CF3967">
        <w:rPr>
          <w:rFonts w:cs="Arial"/>
          <w:b/>
          <w:i/>
        </w:rPr>
        <w:t xml:space="preserve">v višini 5% pogodbene vrednosti </w:t>
      </w:r>
      <w:r w:rsidR="00CF3967" w:rsidRPr="003F49DB">
        <w:rPr>
          <w:rFonts w:cs="Arial"/>
          <w:b/>
          <w:i/>
        </w:rPr>
        <w:t xml:space="preserve">za izvedena GOI dela </w:t>
      </w:r>
      <w:r w:rsidRPr="003F49DB">
        <w:rPr>
          <w:rFonts w:cs="Arial"/>
          <w:b/>
          <w:i/>
        </w:rPr>
        <w:t>z DDV</w:t>
      </w:r>
      <w:r w:rsidR="00CF3967" w:rsidRPr="003F49DB">
        <w:rPr>
          <w:rFonts w:cs="Arial"/>
          <w:b/>
          <w:i/>
        </w:rPr>
        <w:t xml:space="preserve"> (točka 2 in 3 ponudbenega predračuna)</w:t>
      </w:r>
      <w:r w:rsidRPr="003F49DB">
        <w:rPr>
          <w:rFonts w:cs="Arial"/>
        </w:rPr>
        <w:t>,</w:t>
      </w:r>
      <w:r w:rsidR="00CF3967" w:rsidRPr="003F49DB">
        <w:rPr>
          <w:rFonts w:cs="Arial"/>
        </w:rPr>
        <w:t xml:space="preserve"> </w:t>
      </w:r>
      <w:r w:rsidRPr="003F49DB">
        <w:rPr>
          <w:rFonts w:cs="Arial"/>
        </w:rPr>
        <w:t xml:space="preserve"> </w:t>
      </w:r>
      <w:r w:rsidRPr="00CF3967">
        <w:rPr>
          <w:rFonts w:cs="Arial"/>
        </w:rPr>
        <w:t xml:space="preserve">če izvajalec v garancijskem roku oz. v roku veljavnosti zavarovanja, ne bo izpolnil svoje obveznosti, ki izhaja iz naslova garancijske obveznosti. </w:t>
      </w:r>
    </w:p>
    <w:p w14:paraId="1D3605CE" w14:textId="77777777" w:rsidR="00CF3967" w:rsidRDefault="00CF3967" w:rsidP="00C03DDC">
      <w:pPr>
        <w:pStyle w:val="BodyText3"/>
        <w:numPr>
          <w:ilvl w:val="12"/>
          <w:numId w:val="0"/>
        </w:numPr>
        <w:rPr>
          <w:rFonts w:cs="Arial"/>
        </w:rPr>
      </w:pPr>
    </w:p>
    <w:p w14:paraId="3C897D3D" w14:textId="77777777" w:rsidR="00C03DDC" w:rsidRDefault="00C03DDC" w:rsidP="00C03DDC">
      <w:pPr>
        <w:pStyle w:val="BodyText3"/>
        <w:numPr>
          <w:ilvl w:val="12"/>
          <w:numId w:val="0"/>
        </w:numPr>
        <w:rPr>
          <w:rFonts w:cs="Arial"/>
        </w:rPr>
      </w:pPr>
      <w:r w:rsidRPr="00CF3967">
        <w:rPr>
          <w:rFonts w:cs="Arial"/>
        </w:rPr>
        <w:t>Finančno zavarovanje za odpravo napak v garancijski dobi mora veljati do preteka garancijske dobe in še en dan.</w:t>
      </w:r>
    </w:p>
    <w:p w14:paraId="0196647E" w14:textId="77777777" w:rsidR="00035CED" w:rsidRDefault="00035CED" w:rsidP="00035CED">
      <w:pPr>
        <w:pStyle w:val="BodyText"/>
      </w:pPr>
    </w:p>
    <w:p w14:paraId="0199F0F9" w14:textId="77777777" w:rsidR="00035CED" w:rsidRDefault="00035CED" w:rsidP="00035CED">
      <w:pPr>
        <w:pStyle w:val="BodyText3"/>
        <w:numPr>
          <w:ilvl w:val="12"/>
          <w:numId w:val="0"/>
        </w:numPr>
        <w:rPr>
          <w:rFonts w:cs="Arial"/>
        </w:rPr>
      </w:pPr>
      <w:r>
        <w:br w:type="page"/>
      </w:r>
    </w:p>
    <w:p w14:paraId="09BE209B" w14:textId="77777777" w:rsidR="00035CED" w:rsidRDefault="00035CED" w:rsidP="00035CED">
      <w:pPr>
        <w:pStyle w:val="Poglavje1"/>
      </w:pPr>
      <w:r>
        <w:lastRenderedPageBreak/>
        <w:t>UGOTAVLJANJE SPOSOBNOSTI</w:t>
      </w:r>
    </w:p>
    <w:p w14:paraId="5DF5965C" w14:textId="77777777" w:rsidR="00035CED" w:rsidRDefault="00035CED" w:rsidP="00035CED">
      <w:pPr>
        <w:pStyle w:val="BodyText"/>
        <w:outlineLvl w:val="0"/>
        <w:rPr>
          <w:rFonts w:cs="Arial"/>
        </w:rPr>
      </w:pPr>
    </w:p>
    <w:p w14:paraId="319633E4" w14:textId="77777777" w:rsidR="00DD3416" w:rsidRDefault="00DD3416" w:rsidP="00DD3416">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0" w:history="1">
        <w:r>
          <w:rPr>
            <w:rStyle w:val="Hyperlink"/>
          </w:rPr>
          <w:t>http://www.enarocanje.si/_ESPD/</w:t>
        </w:r>
      </w:hyperlink>
      <w:r>
        <w:rPr>
          <w:color w:val="8064A2"/>
        </w:rPr>
        <w:t xml:space="preserve"> </w:t>
      </w:r>
      <w:r>
        <w:t xml:space="preserve">ter se vanj neposredno vnese zahtevane podatke. </w:t>
      </w:r>
    </w:p>
    <w:p w14:paraId="6A5184D9" w14:textId="77777777" w:rsidR="00DD3416" w:rsidRDefault="00DD3416" w:rsidP="00DD3416">
      <w:pPr>
        <w:ind w:left="1" w:hanging="1"/>
        <w:jc w:val="both"/>
      </w:pPr>
    </w:p>
    <w:p w14:paraId="54625C90" w14:textId="77777777" w:rsidR="00DD3416" w:rsidRDefault="00DD3416" w:rsidP="00DD3416">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C85D115" w14:textId="77777777" w:rsidR="00DD3416" w:rsidRDefault="00DD3416" w:rsidP="00DD3416">
      <w:pPr>
        <w:ind w:left="1" w:hanging="1"/>
        <w:jc w:val="both"/>
      </w:pPr>
    </w:p>
    <w:p w14:paraId="14B30B7E" w14:textId="77777777" w:rsidR="00DD3416" w:rsidRDefault="00DD3416" w:rsidP="00DD3416">
      <w:pPr>
        <w:ind w:left="1" w:hanging="1"/>
        <w:jc w:val="both"/>
      </w:pPr>
    </w:p>
    <w:p w14:paraId="33CC93BA" w14:textId="77777777" w:rsidR="00DD3416" w:rsidRPr="005470AD" w:rsidRDefault="00DD3416" w:rsidP="00DD3416">
      <w:pPr>
        <w:pStyle w:val="Poglavje2"/>
      </w:pPr>
      <w:r w:rsidRPr="005470AD">
        <w:t>Razlogi za izključitev</w:t>
      </w:r>
    </w:p>
    <w:p w14:paraId="4A4C0DD4" w14:textId="77777777" w:rsidR="00DD3416" w:rsidRPr="005470AD" w:rsidRDefault="00DD3416" w:rsidP="00DD3416">
      <w:pPr>
        <w:jc w:val="both"/>
      </w:pPr>
    </w:p>
    <w:p w14:paraId="62BB4DE3" w14:textId="77777777" w:rsidR="00DD3416" w:rsidRPr="005470AD" w:rsidRDefault="00DD3416" w:rsidP="00DD3416">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6A7EF6E" w14:textId="77777777" w:rsidR="00DD3416" w:rsidRPr="005470AD" w:rsidRDefault="00DD3416" w:rsidP="00DD3416">
      <w:pPr>
        <w:ind w:left="312"/>
        <w:jc w:val="both"/>
      </w:pPr>
    </w:p>
    <w:p w14:paraId="3399335E" w14:textId="77777777" w:rsidR="00DD3416" w:rsidRPr="005470AD" w:rsidRDefault="00DD3416" w:rsidP="00DD3416">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14:paraId="17545FEA" w14:textId="77777777" w:rsidR="00DD3416" w:rsidRPr="005470AD" w:rsidRDefault="00DD3416" w:rsidP="00DD3416">
      <w:pPr>
        <w:ind w:left="312"/>
        <w:jc w:val="both"/>
      </w:pPr>
    </w:p>
    <w:p w14:paraId="1AF0416B" w14:textId="77777777" w:rsidR="00DD3416" w:rsidRPr="005470AD" w:rsidRDefault="00DD3416" w:rsidP="00DD3416">
      <w:pPr>
        <w:ind w:left="312"/>
        <w:jc w:val="both"/>
      </w:pPr>
      <w:r w:rsidRPr="005470AD">
        <w:t>Pogoj mora izpolnjevati vsak gospodarski subjekt, ki bo udeležen pri izvedbi javnega naročila.</w:t>
      </w:r>
    </w:p>
    <w:p w14:paraId="0E0A5C33" w14:textId="77777777" w:rsidR="00DD3416" w:rsidRDefault="00DD3416" w:rsidP="00DD3416">
      <w:pPr>
        <w:jc w:val="both"/>
        <w:rPr>
          <w:u w:val="single"/>
        </w:rPr>
      </w:pPr>
    </w:p>
    <w:p w14:paraId="3E7FB817" w14:textId="77777777" w:rsidR="00DD3416" w:rsidRPr="00367C8F" w:rsidRDefault="00DD3416" w:rsidP="00DD3416">
      <w:pPr>
        <w:ind w:left="312"/>
        <w:jc w:val="both"/>
        <w:rPr>
          <w:u w:val="single"/>
        </w:rPr>
      </w:pPr>
      <w:r w:rsidRPr="004453CD">
        <w:rPr>
          <w:u w:val="single"/>
        </w:rPr>
        <w:t>DOKAZILO: Obrazec št. 6.</w:t>
      </w:r>
      <w:r w:rsidRPr="00367C8F">
        <w:t xml:space="preserve"> </w:t>
      </w:r>
      <w:r w:rsidRPr="005470AD">
        <w:t>Ponudnik lahko potrdila iz Kazenske evidence fizičnih in pravnih oseb priloži tudi sam. Tako predložena potrdila morajo odražati zadnje stanje</w:t>
      </w:r>
      <w:r>
        <w:t xml:space="preserve"> in ne smejo biti starejša od 30 dni.</w:t>
      </w:r>
    </w:p>
    <w:p w14:paraId="44C62099" w14:textId="77777777" w:rsidR="00DD3416" w:rsidRPr="005470AD" w:rsidRDefault="00DD3416" w:rsidP="00DD3416">
      <w:pPr>
        <w:ind w:left="312"/>
        <w:jc w:val="both"/>
      </w:pPr>
    </w:p>
    <w:p w14:paraId="7FDD6A0A" w14:textId="77777777" w:rsidR="00DD3416" w:rsidRPr="005470AD" w:rsidRDefault="00DD3416" w:rsidP="00DD3416">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C3A0761" w14:textId="77777777" w:rsidR="00DD3416" w:rsidRPr="005470AD" w:rsidRDefault="00DD3416" w:rsidP="00DD3416">
      <w:pPr>
        <w:ind w:left="312"/>
        <w:jc w:val="both"/>
      </w:pPr>
    </w:p>
    <w:p w14:paraId="0939F6EC" w14:textId="77777777" w:rsidR="00DD3416" w:rsidRPr="005470AD" w:rsidRDefault="00DD3416" w:rsidP="00DD3416">
      <w:pPr>
        <w:ind w:left="312"/>
        <w:jc w:val="both"/>
      </w:pPr>
      <w:r w:rsidRPr="005470AD">
        <w:t>Pogoj mora izpolnjevati vsak gospodarski subjekt, ki bo udeležen pri izvedbi javnega naročila.</w:t>
      </w:r>
    </w:p>
    <w:p w14:paraId="0FC277C1" w14:textId="77777777" w:rsidR="00DD3416" w:rsidRPr="005470AD" w:rsidRDefault="00DD3416" w:rsidP="00DD3416">
      <w:pPr>
        <w:ind w:left="312"/>
        <w:jc w:val="both"/>
      </w:pPr>
    </w:p>
    <w:p w14:paraId="3278ED8C" w14:textId="77777777" w:rsidR="00DD3416" w:rsidRPr="005470AD" w:rsidRDefault="00DD3416" w:rsidP="00DD3416">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643DE3CE" w14:textId="77777777" w:rsidR="00DD3416" w:rsidRPr="005470AD" w:rsidRDefault="00DD3416" w:rsidP="00DD3416">
      <w:pPr>
        <w:ind w:left="312"/>
        <w:jc w:val="both"/>
      </w:pPr>
    </w:p>
    <w:p w14:paraId="35594EC5" w14:textId="77777777" w:rsidR="00DD3416" w:rsidRPr="005470AD" w:rsidRDefault="00DD3416" w:rsidP="00DD3416">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3E2FBBDA" w14:textId="77777777" w:rsidR="00DD3416" w:rsidRPr="005470AD" w:rsidRDefault="00DD3416" w:rsidP="00DD3416">
      <w:pPr>
        <w:ind w:left="312"/>
        <w:jc w:val="both"/>
      </w:pPr>
    </w:p>
    <w:p w14:paraId="48465D55" w14:textId="77777777" w:rsidR="00DD3416" w:rsidRPr="005470AD" w:rsidRDefault="00DD3416" w:rsidP="00DD3416">
      <w:pPr>
        <w:ind w:left="312"/>
        <w:jc w:val="both"/>
      </w:pPr>
      <w:r w:rsidRPr="005470AD">
        <w:t>Pogoj mora izpolnjevati vsak gospodarski subjekt, ki bo udeležen pri izvedbi javnega naročila.</w:t>
      </w:r>
    </w:p>
    <w:p w14:paraId="4E775620" w14:textId="77777777" w:rsidR="00DD3416" w:rsidRPr="005470AD" w:rsidRDefault="00DD3416" w:rsidP="00DD3416">
      <w:pPr>
        <w:ind w:left="312"/>
        <w:jc w:val="both"/>
      </w:pPr>
    </w:p>
    <w:p w14:paraId="532FF812" w14:textId="77777777" w:rsidR="00DD3416" w:rsidRPr="005470AD" w:rsidRDefault="00DD3416" w:rsidP="00DD3416">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724C9A56" w14:textId="77777777" w:rsidR="00DD3416" w:rsidRPr="005470AD" w:rsidRDefault="00DD3416" w:rsidP="00DD3416">
      <w:pPr>
        <w:ind w:left="312"/>
        <w:jc w:val="both"/>
      </w:pPr>
    </w:p>
    <w:p w14:paraId="7FC9C03C" w14:textId="77777777" w:rsidR="00DD3416" w:rsidRPr="005470AD" w:rsidRDefault="00DD3416" w:rsidP="00DD3416">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9E0CCAF" w14:textId="77777777" w:rsidR="00DD3416" w:rsidRPr="005470AD" w:rsidRDefault="00DD3416" w:rsidP="00DD3416">
      <w:pPr>
        <w:ind w:left="312"/>
        <w:jc w:val="both"/>
      </w:pPr>
    </w:p>
    <w:p w14:paraId="40193E66" w14:textId="77777777" w:rsidR="00DD3416" w:rsidRPr="005470AD" w:rsidRDefault="00DD3416" w:rsidP="00DD3416">
      <w:pPr>
        <w:ind w:left="312"/>
        <w:jc w:val="both"/>
      </w:pPr>
      <w:r w:rsidRPr="005470AD">
        <w:t>Pogoj mora izpolnjevati vsak gospodarski subjekt, ki bo udeležen pri izvedbi javnega naročila.</w:t>
      </w:r>
    </w:p>
    <w:p w14:paraId="237BAD64" w14:textId="77777777" w:rsidR="00DD3416" w:rsidRPr="005470AD" w:rsidRDefault="00DD3416" w:rsidP="00DD3416">
      <w:pPr>
        <w:ind w:left="312"/>
        <w:jc w:val="both"/>
      </w:pPr>
    </w:p>
    <w:p w14:paraId="5AB7A31A" w14:textId="77777777" w:rsidR="00DD3416" w:rsidRPr="005470AD" w:rsidRDefault="00DD3416" w:rsidP="00DD3416">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51F90B1D" w14:textId="77777777" w:rsidR="00DD3416" w:rsidRPr="005470AD" w:rsidRDefault="00DD3416" w:rsidP="00DD3416">
      <w:pPr>
        <w:ind w:left="312"/>
        <w:jc w:val="both"/>
      </w:pPr>
    </w:p>
    <w:p w14:paraId="5A2C3C3D" w14:textId="77777777" w:rsidR="00DD3416" w:rsidRPr="005470AD" w:rsidRDefault="00DD3416" w:rsidP="00DD3416">
      <w:pPr>
        <w:ind w:left="312" w:hanging="312"/>
        <w:jc w:val="both"/>
      </w:pPr>
      <w:r w:rsidRPr="005470AD">
        <w:rPr>
          <w:b/>
        </w:rPr>
        <w:t>P5</w:t>
      </w:r>
      <w:r w:rsidRPr="005470AD">
        <w:t xml:space="preserve"> Naročnik bo iz postopka javnega naročanja izločil gospodarski subjekt:</w:t>
      </w:r>
    </w:p>
    <w:p w14:paraId="6E0FCECB" w14:textId="77777777" w:rsidR="00DD3416" w:rsidRPr="005470AD" w:rsidRDefault="00DD3416" w:rsidP="00DA38E0">
      <w:pPr>
        <w:numPr>
          <w:ilvl w:val="0"/>
          <w:numId w:val="2"/>
        </w:numPr>
        <w:jc w:val="both"/>
      </w:pPr>
      <w:r w:rsidRPr="005470AD">
        <w:t>če se je nad gospodarskim subjektom začel postopek zaradi insolventnosti ali prisilnega prenehanja po zakonu, ki ureja postopek zaradi insolventnosti in prisilnega prenehanja ali</w:t>
      </w:r>
    </w:p>
    <w:p w14:paraId="6F7D2B64" w14:textId="77777777" w:rsidR="00DD3416" w:rsidRPr="005470AD" w:rsidRDefault="00DD3416" w:rsidP="00DA38E0">
      <w:pPr>
        <w:numPr>
          <w:ilvl w:val="0"/>
          <w:numId w:val="2"/>
        </w:numPr>
        <w:jc w:val="both"/>
      </w:pPr>
      <w:r w:rsidRPr="005470AD">
        <w:t>če se je nad gospodarskim subjektom začel postopek likvidacije po zakonu, ki ureja gospodarske družbe, če njegova sredstva ali poslovanje upravlja upravitelj ali sodišče, ali</w:t>
      </w:r>
    </w:p>
    <w:p w14:paraId="2FF6A007" w14:textId="77777777" w:rsidR="00DD3416" w:rsidRPr="005470AD" w:rsidRDefault="00DD3416" w:rsidP="00DA38E0">
      <w:pPr>
        <w:numPr>
          <w:ilvl w:val="0"/>
          <w:numId w:val="2"/>
        </w:numPr>
        <w:jc w:val="both"/>
      </w:pPr>
      <w:r w:rsidRPr="005470AD">
        <w:t>če so njegove poslovne dejavnosti začasno ustavljene, ali</w:t>
      </w:r>
    </w:p>
    <w:p w14:paraId="2365FA65" w14:textId="77777777" w:rsidR="00DD3416" w:rsidRPr="005470AD" w:rsidRDefault="00DD3416" w:rsidP="00DA38E0">
      <w:pPr>
        <w:numPr>
          <w:ilvl w:val="0"/>
          <w:numId w:val="2"/>
        </w:numPr>
        <w:jc w:val="both"/>
      </w:pPr>
      <w:r w:rsidRPr="005470AD">
        <w:t>če se je v skladu s predpisi druge države nad njim začel postopek ali je nastal položaj z enakimi pravnimi posledicami.</w:t>
      </w:r>
    </w:p>
    <w:p w14:paraId="1A43C3F8" w14:textId="77777777" w:rsidR="00DD3416" w:rsidRPr="005470AD" w:rsidRDefault="00DD3416" w:rsidP="00DD3416">
      <w:pPr>
        <w:ind w:left="312"/>
        <w:jc w:val="both"/>
      </w:pPr>
    </w:p>
    <w:p w14:paraId="34C1BB50" w14:textId="77777777" w:rsidR="00DD3416" w:rsidRPr="005470AD" w:rsidRDefault="00DD3416" w:rsidP="00DD3416">
      <w:pPr>
        <w:ind w:left="312"/>
        <w:jc w:val="both"/>
      </w:pPr>
      <w:r w:rsidRPr="005470AD">
        <w:t>Pogoj mora izpolnjevati vsak gospodarski subjekt, ki bo udeležen pri izvedbi javnega naročila.</w:t>
      </w:r>
    </w:p>
    <w:p w14:paraId="073BCB13" w14:textId="77777777" w:rsidR="00DD3416" w:rsidRPr="005470AD" w:rsidRDefault="00DD3416" w:rsidP="00DD3416">
      <w:pPr>
        <w:ind w:left="312"/>
        <w:jc w:val="both"/>
      </w:pPr>
    </w:p>
    <w:p w14:paraId="1BEA57AB" w14:textId="77777777" w:rsidR="00DD3416" w:rsidRPr="005470AD" w:rsidRDefault="00DD3416" w:rsidP="00DD3416">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083204B4" w14:textId="77777777" w:rsidR="00DD3416" w:rsidRDefault="00DD3416" w:rsidP="00DD3416">
      <w:pPr>
        <w:ind w:left="312"/>
        <w:jc w:val="both"/>
      </w:pPr>
    </w:p>
    <w:p w14:paraId="01EB2F1B" w14:textId="77777777" w:rsidR="00DD3416" w:rsidRPr="005470AD" w:rsidRDefault="00DD3416" w:rsidP="00DD3416">
      <w:pPr>
        <w:ind w:left="312"/>
        <w:jc w:val="both"/>
      </w:pPr>
    </w:p>
    <w:p w14:paraId="367ADDC0" w14:textId="77777777" w:rsidR="00DD3416" w:rsidRPr="005470AD" w:rsidRDefault="00DD3416" w:rsidP="00DD3416">
      <w:pPr>
        <w:pStyle w:val="Poglavje2"/>
      </w:pPr>
      <w:r w:rsidRPr="005470AD">
        <w:t>Pogoji za sodelovanje</w:t>
      </w:r>
    </w:p>
    <w:p w14:paraId="2299D869" w14:textId="77777777" w:rsidR="00DD3416" w:rsidRPr="005470AD" w:rsidRDefault="00DD3416" w:rsidP="00DD3416">
      <w:pPr>
        <w:ind w:left="312"/>
        <w:jc w:val="both"/>
      </w:pPr>
    </w:p>
    <w:p w14:paraId="030FED78" w14:textId="77777777" w:rsidR="00DD3416" w:rsidRPr="00BC3C8D" w:rsidRDefault="00DD3416" w:rsidP="00DD3416">
      <w:pPr>
        <w:ind w:left="312"/>
        <w:jc w:val="both"/>
        <w:rPr>
          <w:b/>
          <w:u w:val="single"/>
        </w:rPr>
      </w:pPr>
      <w:r w:rsidRPr="00BC3C8D">
        <w:rPr>
          <w:b/>
          <w:u w:val="single"/>
        </w:rPr>
        <w:t>Ustreznost</w:t>
      </w:r>
    </w:p>
    <w:p w14:paraId="1515C659" w14:textId="77777777" w:rsidR="00DD3416" w:rsidRPr="005470AD" w:rsidRDefault="00DD3416" w:rsidP="00DD3416">
      <w:pPr>
        <w:ind w:left="312"/>
        <w:jc w:val="both"/>
      </w:pPr>
    </w:p>
    <w:p w14:paraId="7F670F2F" w14:textId="77777777" w:rsidR="00DD3416" w:rsidRPr="005470AD" w:rsidRDefault="00DD3416" w:rsidP="00DD3416">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14:paraId="2FBE8087" w14:textId="77777777" w:rsidR="00DD3416" w:rsidRPr="005470AD" w:rsidRDefault="00DD3416" w:rsidP="00DD3416">
      <w:pPr>
        <w:ind w:left="312"/>
        <w:jc w:val="both"/>
      </w:pPr>
    </w:p>
    <w:p w14:paraId="3A5577A9" w14:textId="77777777" w:rsidR="00DD3416" w:rsidRPr="005470AD" w:rsidRDefault="00DD3416" w:rsidP="00DD3416">
      <w:pPr>
        <w:ind w:left="312"/>
        <w:jc w:val="both"/>
      </w:pPr>
      <w:r w:rsidRPr="005470AD">
        <w:t>Pogoj mora izpolnjevati vsak gospodarski subjekt v obsegu posla, ki ga bo izvajal.</w:t>
      </w:r>
    </w:p>
    <w:p w14:paraId="7BDC6635" w14:textId="77777777" w:rsidR="00DD3416" w:rsidRPr="005470AD" w:rsidRDefault="00DD3416" w:rsidP="00DD3416">
      <w:pPr>
        <w:ind w:left="312"/>
        <w:jc w:val="both"/>
      </w:pPr>
    </w:p>
    <w:p w14:paraId="5149FAF6" w14:textId="77777777" w:rsidR="00DD3416" w:rsidRPr="005470AD" w:rsidRDefault="00DD3416" w:rsidP="00DD3416">
      <w:pPr>
        <w:ind w:left="284" w:hanging="1"/>
        <w:jc w:val="both"/>
        <w:rPr>
          <w:u w:val="single"/>
        </w:rPr>
      </w:pPr>
      <w:r w:rsidRPr="005470AD">
        <w:rPr>
          <w:u w:val="single"/>
        </w:rPr>
        <w:t>DOKAZILO: Podpisan in priložen ESPD obrazec.</w:t>
      </w:r>
    </w:p>
    <w:p w14:paraId="1E2D8503" w14:textId="77777777" w:rsidR="00DD3416" w:rsidRPr="005470AD" w:rsidRDefault="00DD3416" w:rsidP="00DD3416">
      <w:pPr>
        <w:ind w:left="312"/>
        <w:jc w:val="both"/>
      </w:pPr>
    </w:p>
    <w:p w14:paraId="53548F2B" w14:textId="77777777" w:rsidR="00DD3416" w:rsidRPr="005470AD" w:rsidRDefault="00DD3416" w:rsidP="00DD3416">
      <w:pPr>
        <w:ind w:left="312"/>
        <w:jc w:val="both"/>
      </w:pPr>
      <w:r w:rsidRPr="005470AD">
        <w:t>Gospodarski subjekt mora imeti določeno dovoljenje ali biti član določene organizacije, da lahko v državi, v kateri ima svoj sedež opravlja storitev, ki je predmet javnega naročila.</w:t>
      </w:r>
    </w:p>
    <w:p w14:paraId="6E053E9C" w14:textId="77777777" w:rsidR="00DD3416" w:rsidRPr="005470AD" w:rsidRDefault="00DD3416" w:rsidP="00DD3416">
      <w:pPr>
        <w:ind w:left="312"/>
        <w:jc w:val="both"/>
      </w:pPr>
    </w:p>
    <w:p w14:paraId="5A3FC647" w14:textId="77777777" w:rsidR="00DD3416" w:rsidRPr="005470AD" w:rsidRDefault="00DD3416" w:rsidP="00DD3416">
      <w:pPr>
        <w:ind w:left="312"/>
        <w:jc w:val="both"/>
      </w:pPr>
      <w:r w:rsidRPr="005470AD">
        <w:t>Pogoj mora izpolnjevati vsak gospodarski subjekt v obsegu posla, ki ga bo izvajal.</w:t>
      </w:r>
    </w:p>
    <w:p w14:paraId="5BA6894D" w14:textId="77777777" w:rsidR="00DD3416" w:rsidRPr="005470AD" w:rsidRDefault="00DD3416" w:rsidP="00DD3416">
      <w:pPr>
        <w:ind w:left="312"/>
        <w:jc w:val="both"/>
      </w:pPr>
    </w:p>
    <w:p w14:paraId="1EEE4450" w14:textId="77777777" w:rsidR="00DD3416" w:rsidRPr="005470AD" w:rsidRDefault="00DD3416" w:rsidP="00DD3416">
      <w:pPr>
        <w:ind w:left="284" w:hanging="1"/>
        <w:jc w:val="both"/>
        <w:rPr>
          <w:u w:val="single"/>
        </w:rPr>
      </w:pPr>
      <w:r w:rsidRPr="005470AD">
        <w:rPr>
          <w:u w:val="single"/>
        </w:rPr>
        <w:t>DOKAZILO: Podpisan in priložen ESPD obrazec.</w:t>
      </w:r>
    </w:p>
    <w:p w14:paraId="35BF75C6" w14:textId="77777777" w:rsidR="00DD3416" w:rsidRPr="005470AD" w:rsidRDefault="00DD3416" w:rsidP="00DD3416">
      <w:pPr>
        <w:ind w:left="312"/>
        <w:jc w:val="both"/>
      </w:pPr>
    </w:p>
    <w:p w14:paraId="0D15F610" w14:textId="77777777" w:rsidR="00DD3416" w:rsidRPr="00BC3C8D" w:rsidRDefault="00DD3416" w:rsidP="00DD3416">
      <w:pPr>
        <w:ind w:left="312"/>
        <w:jc w:val="both"/>
        <w:rPr>
          <w:b/>
          <w:u w:val="single"/>
        </w:rPr>
      </w:pPr>
      <w:r w:rsidRPr="00BC3C8D">
        <w:rPr>
          <w:b/>
          <w:u w:val="single"/>
        </w:rPr>
        <w:t>Ekonomski in finančni položaj</w:t>
      </w:r>
    </w:p>
    <w:p w14:paraId="1E8D8215" w14:textId="77777777" w:rsidR="00DD3416" w:rsidRPr="005470AD" w:rsidRDefault="00DD3416" w:rsidP="00DD3416">
      <w:pPr>
        <w:ind w:left="312"/>
        <w:jc w:val="both"/>
      </w:pPr>
    </w:p>
    <w:p w14:paraId="35C410EF" w14:textId="77777777" w:rsidR="00DD3416" w:rsidRPr="005470AD" w:rsidRDefault="00DD3416" w:rsidP="00DD3416">
      <w:pPr>
        <w:ind w:left="312" w:hanging="312"/>
        <w:jc w:val="both"/>
      </w:pPr>
      <w:r w:rsidRPr="005470AD">
        <w:rPr>
          <w:b/>
        </w:rPr>
        <w:t>P7</w:t>
      </w:r>
      <w:r w:rsidRPr="005470AD">
        <w:t xml:space="preserve"> Gospodarski subjekt mora imeti potrebne ekonomske in finančne zmogljivosti za izvedbo javnega naročila.</w:t>
      </w:r>
    </w:p>
    <w:p w14:paraId="3DCA683B" w14:textId="77777777" w:rsidR="00DD3416" w:rsidRPr="005470AD" w:rsidRDefault="00DD3416" w:rsidP="00DD3416">
      <w:pPr>
        <w:ind w:left="312"/>
        <w:jc w:val="both"/>
      </w:pPr>
    </w:p>
    <w:p w14:paraId="190D7D3F" w14:textId="77777777" w:rsidR="00DD3416" w:rsidRPr="005470AD" w:rsidRDefault="00DD3416" w:rsidP="00DD3416">
      <w:pPr>
        <w:ind w:left="312"/>
        <w:jc w:val="both"/>
      </w:pPr>
      <w:r w:rsidRPr="005470AD">
        <w:t>Pogoj mora izpolnjevati vsak gospodarski subjekt v obsegu posla, ki ga bo izvajal.</w:t>
      </w:r>
    </w:p>
    <w:p w14:paraId="358A9D40" w14:textId="77777777" w:rsidR="00DD3416" w:rsidRPr="005470AD" w:rsidRDefault="00DD3416" w:rsidP="00DD3416">
      <w:pPr>
        <w:ind w:left="312"/>
        <w:jc w:val="both"/>
      </w:pPr>
    </w:p>
    <w:p w14:paraId="21BF5F0B" w14:textId="77777777" w:rsidR="00DD3416" w:rsidRPr="005470AD" w:rsidRDefault="00DD3416" w:rsidP="00DD3416">
      <w:pPr>
        <w:ind w:left="284" w:hanging="1"/>
        <w:jc w:val="both"/>
        <w:rPr>
          <w:u w:val="single"/>
        </w:rPr>
      </w:pPr>
      <w:r w:rsidRPr="005470AD">
        <w:rPr>
          <w:u w:val="single"/>
        </w:rPr>
        <w:t>DOKAZILO: Podpisan in priložen ESPD obrazec.</w:t>
      </w:r>
    </w:p>
    <w:p w14:paraId="45ADE4B7" w14:textId="77777777" w:rsidR="00DD3416" w:rsidRPr="005470AD" w:rsidRDefault="00DD3416" w:rsidP="00DD3416">
      <w:pPr>
        <w:ind w:left="312" w:hanging="312"/>
        <w:jc w:val="both"/>
      </w:pPr>
    </w:p>
    <w:p w14:paraId="3B2C1167" w14:textId="77777777" w:rsidR="00DD3416" w:rsidRPr="00DA5AA8" w:rsidRDefault="00DD3416" w:rsidP="00DD3416">
      <w:pPr>
        <w:ind w:left="312"/>
        <w:jc w:val="both"/>
        <w:rPr>
          <w:b/>
          <w:u w:val="single"/>
        </w:rPr>
      </w:pPr>
      <w:r w:rsidRPr="00FC4231">
        <w:rPr>
          <w:b/>
          <w:u w:val="single"/>
        </w:rPr>
        <w:t>Tehnična in strokovna sposobnost</w:t>
      </w:r>
    </w:p>
    <w:p w14:paraId="24A47CDA" w14:textId="77777777" w:rsidR="00DD3416" w:rsidRPr="00DA5AA8" w:rsidRDefault="00DD3416" w:rsidP="00DD3416">
      <w:pPr>
        <w:ind w:left="312"/>
        <w:jc w:val="both"/>
      </w:pPr>
    </w:p>
    <w:p w14:paraId="55568844" w14:textId="77777777" w:rsidR="00DD3416" w:rsidRPr="00DA5AA8" w:rsidRDefault="00DD3416" w:rsidP="00DD3416">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14:paraId="73B68712" w14:textId="77777777" w:rsidR="00DD3416" w:rsidRPr="00DA5AA8" w:rsidRDefault="00DD3416" w:rsidP="00DD3416">
      <w:pPr>
        <w:jc w:val="both"/>
      </w:pPr>
    </w:p>
    <w:p w14:paraId="3C68ACBC" w14:textId="77777777" w:rsidR="00DD3416" w:rsidRPr="00DA5AA8" w:rsidRDefault="00DD3416" w:rsidP="00DD3416">
      <w:pPr>
        <w:pStyle w:val="BodyText"/>
        <w:ind w:left="284"/>
      </w:pPr>
      <w:r>
        <w:t xml:space="preserve">Ponudnik predloži obrazec št. </w:t>
      </w:r>
      <w:r w:rsidRPr="00FC4231">
        <w:t>3</w:t>
      </w:r>
      <w:r w:rsidRPr="00DA5AA8">
        <w:t xml:space="preserve"> »Tehnične zahteve in specifikacije«, s katerimi potrdi, da se v celoti strinja z njimi in da ponudba ustreza vsem zahtevanim lastnostim in karakteristikam.</w:t>
      </w:r>
    </w:p>
    <w:p w14:paraId="16B7710E" w14:textId="77777777" w:rsidR="00DD3416" w:rsidRPr="00DA5AA8" w:rsidRDefault="00DD3416" w:rsidP="00DD3416">
      <w:pPr>
        <w:pStyle w:val="BodyText"/>
        <w:ind w:left="284"/>
      </w:pPr>
    </w:p>
    <w:p w14:paraId="1678E7E0" w14:textId="77777777" w:rsidR="00DD3416" w:rsidRPr="00DA5AA8" w:rsidRDefault="00DD3416" w:rsidP="00DD3416">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14:paraId="37644249" w14:textId="77777777" w:rsidR="00DD3416" w:rsidRPr="00DA5AA8" w:rsidRDefault="00DD3416" w:rsidP="00DD3416">
      <w:pPr>
        <w:pStyle w:val="BodyText"/>
        <w:ind w:left="284"/>
      </w:pPr>
    </w:p>
    <w:p w14:paraId="1C4FB00E" w14:textId="77777777" w:rsidR="00DD3416" w:rsidRPr="00DA5AA8" w:rsidRDefault="00DD3416" w:rsidP="00DD3416">
      <w:pPr>
        <w:pStyle w:val="BodyText"/>
        <w:ind w:left="284"/>
      </w:pPr>
      <w:r w:rsidRPr="00DA5AA8">
        <w:t>V kolikor ponudnik nastopa s podizvajalci ter bo ta pogoj izpolnjeval skupaj s podizvajalci morajo te pogoje izpolnjevati tudi podizvajalci.</w:t>
      </w:r>
    </w:p>
    <w:p w14:paraId="3821D224" w14:textId="77777777" w:rsidR="00DD3416" w:rsidRPr="00DA5AA8" w:rsidRDefault="00DD3416" w:rsidP="00DD3416">
      <w:pPr>
        <w:ind w:left="284"/>
        <w:jc w:val="both"/>
      </w:pPr>
    </w:p>
    <w:p w14:paraId="04878CBE" w14:textId="77777777" w:rsidR="00DD3416" w:rsidRPr="00DA5AA8" w:rsidRDefault="00DD3416" w:rsidP="00DD3416">
      <w:pPr>
        <w:ind w:left="284"/>
        <w:jc w:val="both"/>
      </w:pPr>
      <w:r w:rsidRPr="00DA5AA8">
        <w:t>V primeru samostojne ponudbe mora pogoj izpolnjevati ponudnik, v primeru skupine gospodarskih subjektov lahko pogoj izpolnijo subjekti skupaj.</w:t>
      </w:r>
    </w:p>
    <w:p w14:paraId="5F2F0A72" w14:textId="77777777" w:rsidR="00DD3416" w:rsidRPr="00DA5AA8" w:rsidRDefault="00DD3416" w:rsidP="00DD3416">
      <w:pPr>
        <w:ind w:left="284"/>
        <w:jc w:val="both"/>
      </w:pPr>
    </w:p>
    <w:p w14:paraId="2AB0A4D0" w14:textId="77777777" w:rsidR="00DD3416" w:rsidRDefault="00DD3416" w:rsidP="00DD3416">
      <w:pPr>
        <w:ind w:left="284"/>
        <w:jc w:val="both"/>
        <w:rPr>
          <w:b/>
          <w:u w:val="single"/>
        </w:rPr>
      </w:pPr>
      <w:r w:rsidRPr="00DA5AA8">
        <w:lastRenderedPageBreak/>
        <w:t>Dokazilo: Izpolnjen ESPD in priloge (poglavje Del IV: Pogoji za sodelovanje, oddelek C: Te</w:t>
      </w:r>
      <w:r>
        <w:t xml:space="preserve">hnična in strokovna sposobnost) </w:t>
      </w:r>
      <w:r w:rsidRPr="00891A1D">
        <w:t xml:space="preserve">ter </w:t>
      </w:r>
      <w:r w:rsidRPr="00891A1D">
        <w:rPr>
          <w:b/>
          <w:u w:val="single"/>
        </w:rPr>
        <w:t>dokazila o izpolnjevanju pogojev.</w:t>
      </w:r>
    </w:p>
    <w:p w14:paraId="55AF7A88" w14:textId="77777777" w:rsidR="00DD3416" w:rsidRDefault="00DD3416" w:rsidP="00DD3416"/>
    <w:p w14:paraId="47FC8B5F" w14:textId="77777777" w:rsidR="00DD3416" w:rsidRPr="0067033C" w:rsidRDefault="00DD3416" w:rsidP="00DD3416">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3E7B9ECB" w14:textId="77777777" w:rsidR="00DD3416" w:rsidRDefault="00DD3416" w:rsidP="00DD3416">
      <w:pPr>
        <w:rPr>
          <w:b/>
          <w:i/>
          <w:szCs w:val="24"/>
        </w:rPr>
      </w:pPr>
      <w:r>
        <w:br w:type="page"/>
      </w:r>
    </w:p>
    <w:p w14:paraId="27879F13" w14:textId="77777777" w:rsidR="00035CED" w:rsidRDefault="00035CED" w:rsidP="00035CED">
      <w:pPr>
        <w:pStyle w:val="Poglavje1"/>
      </w:pPr>
      <w:r>
        <w:lastRenderedPageBreak/>
        <w:t>NAVODILO ZA IZDELAVO PONUDBE</w:t>
      </w:r>
    </w:p>
    <w:p w14:paraId="18EE60C4" w14:textId="77777777" w:rsidR="00035CED" w:rsidRDefault="00035CED" w:rsidP="00035CED">
      <w:pPr>
        <w:pStyle w:val="BodyText"/>
        <w:outlineLvl w:val="0"/>
        <w:rPr>
          <w:rFonts w:cs="Arial"/>
        </w:rPr>
      </w:pPr>
    </w:p>
    <w:p w14:paraId="0C02EFE9" w14:textId="77777777" w:rsidR="00DD3416" w:rsidRPr="009E28C0" w:rsidRDefault="00DD3416" w:rsidP="00DD3416">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67BA73AA" w14:textId="77777777" w:rsidR="00DD3416" w:rsidRPr="00001398" w:rsidRDefault="00DD3416" w:rsidP="00DD3416">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14:paraId="76F43F89" w14:textId="77777777" w:rsidR="00DD3416" w:rsidRPr="00FC4231" w:rsidRDefault="00DD3416" w:rsidP="00DA38E0">
      <w:pPr>
        <w:numPr>
          <w:ilvl w:val="0"/>
          <w:numId w:val="17"/>
        </w:numPr>
        <w:jc w:val="both"/>
        <w:rPr>
          <w:rFonts w:cs="Arial"/>
          <w:b/>
        </w:rPr>
      </w:pPr>
      <w:r w:rsidRPr="00FC4231">
        <w:rPr>
          <w:rFonts w:cs="Arial"/>
        </w:rPr>
        <w:t>izpolnjen, podpisan in žigosan</w:t>
      </w:r>
      <w:r w:rsidRPr="00FC4231">
        <w:rPr>
          <w:rFonts w:cs="Arial"/>
          <w:b/>
        </w:rPr>
        <w:t xml:space="preserve"> obrazec št. 1 - Ponudba</w:t>
      </w:r>
      <w:r w:rsidRPr="00FC4231">
        <w:rPr>
          <w:rFonts w:cs="Arial"/>
        </w:rPr>
        <w:t>,</w:t>
      </w:r>
    </w:p>
    <w:p w14:paraId="13365180" w14:textId="77777777" w:rsidR="00DD3416" w:rsidRPr="00F209D1" w:rsidRDefault="00DD3416" w:rsidP="00DA38E0">
      <w:pPr>
        <w:numPr>
          <w:ilvl w:val="0"/>
          <w:numId w:val="17"/>
        </w:numPr>
        <w:jc w:val="both"/>
        <w:rPr>
          <w:rFonts w:cs="Arial"/>
          <w:b/>
        </w:rPr>
      </w:pPr>
      <w:r w:rsidRPr="00F209D1">
        <w:rPr>
          <w:rFonts w:cs="Arial"/>
        </w:rPr>
        <w:t>izpolnjen, podpisan in žigosan</w:t>
      </w:r>
      <w:r w:rsidRPr="00F209D1">
        <w:rPr>
          <w:rFonts w:cs="Arial"/>
          <w:b/>
        </w:rPr>
        <w:t xml:space="preserve"> obrazec št. 1A – Izjava o skupni ponudbi, </w:t>
      </w:r>
      <w:r w:rsidRPr="00F209D1">
        <w:rPr>
          <w:rFonts w:cs="Arial"/>
        </w:rPr>
        <w:t xml:space="preserve">če ponudnik nastopa s skupno ponudbo, </w:t>
      </w:r>
    </w:p>
    <w:p w14:paraId="25E1502D" w14:textId="77777777" w:rsidR="00DD3416" w:rsidRPr="00F209D1" w:rsidRDefault="00DD3416" w:rsidP="00DA38E0">
      <w:pPr>
        <w:numPr>
          <w:ilvl w:val="0"/>
          <w:numId w:val="17"/>
        </w:numPr>
        <w:jc w:val="both"/>
        <w:rPr>
          <w:rFonts w:cs="Arial"/>
          <w:b/>
        </w:rPr>
      </w:pPr>
      <w:r w:rsidRPr="00F209D1">
        <w:rPr>
          <w:rFonts w:cs="Arial"/>
        </w:rPr>
        <w:t xml:space="preserve">izpolnjen, podpisan in žigosan </w:t>
      </w:r>
      <w:r w:rsidRPr="00F209D1">
        <w:rPr>
          <w:rFonts w:cs="Arial"/>
          <w:b/>
        </w:rPr>
        <w:t>obrazec št. 2 – Ponudbeni predračun (rekapitualcija)</w:t>
      </w:r>
      <w:r w:rsidRPr="00F209D1">
        <w:rPr>
          <w:rFonts w:cs="Arial"/>
        </w:rPr>
        <w:t>,</w:t>
      </w:r>
    </w:p>
    <w:p w14:paraId="4FCD9C6C" w14:textId="77777777" w:rsidR="00DD3416" w:rsidRPr="00F209D1" w:rsidRDefault="00DD3416" w:rsidP="00DA38E0">
      <w:pPr>
        <w:pStyle w:val="ListParagraph"/>
        <w:numPr>
          <w:ilvl w:val="0"/>
          <w:numId w:val="17"/>
        </w:numPr>
        <w:contextualSpacing/>
        <w:rPr>
          <w:rFonts w:cs="Arial"/>
          <w:b/>
        </w:rPr>
      </w:pPr>
      <w:r w:rsidRPr="00F209D1">
        <w:rPr>
          <w:rFonts w:cs="Arial"/>
        </w:rPr>
        <w:t>izpolnjen, podpisan in žigosan</w:t>
      </w:r>
      <w:r w:rsidRPr="00F209D1">
        <w:rPr>
          <w:rFonts w:cs="Arial"/>
          <w:b/>
        </w:rPr>
        <w:t xml:space="preserve"> obrazec št. 2A – Ponudbeni predračun (razčlenjen),</w:t>
      </w:r>
    </w:p>
    <w:p w14:paraId="1DF6BF6A" w14:textId="77777777" w:rsidR="00DD3416" w:rsidRPr="00F209D1" w:rsidRDefault="00DD3416" w:rsidP="00DA38E0">
      <w:pPr>
        <w:numPr>
          <w:ilvl w:val="0"/>
          <w:numId w:val="17"/>
        </w:numPr>
        <w:jc w:val="both"/>
        <w:rPr>
          <w:rFonts w:cs="Arial"/>
          <w:b/>
        </w:rPr>
      </w:pPr>
      <w:r w:rsidRPr="00F209D1">
        <w:rPr>
          <w:rFonts w:cs="Arial"/>
        </w:rPr>
        <w:t xml:space="preserve">izpolnjen, podpisan in žigosan </w:t>
      </w:r>
      <w:r w:rsidRPr="00F209D1">
        <w:rPr>
          <w:rFonts w:cs="Arial"/>
          <w:b/>
        </w:rPr>
        <w:t>obrazec št. 3 – Tehnične zahteve naročnika</w:t>
      </w:r>
      <w:r w:rsidRPr="00F209D1">
        <w:rPr>
          <w:rFonts w:cs="Arial"/>
        </w:rPr>
        <w:t>,</w:t>
      </w:r>
    </w:p>
    <w:p w14:paraId="1E1A19BB" w14:textId="77777777" w:rsidR="00DD3416" w:rsidRPr="00F209D1" w:rsidRDefault="00DD3416" w:rsidP="00DA38E0">
      <w:pPr>
        <w:numPr>
          <w:ilvl w:val="0"/>
          <w:numId w:val="17"/>
        </w:numPr>
        <w:suppressAutoHyphens/>
        <w:autoSpaceDN w:val="0"/>
        <w:jc w:val="both"/>
        <w:textAlignment w:val="baseline"/>
        <w:rPr>
          <w:rFonts w:cs="Arial"/>
        </w:rPr>
      </w:pPr>
      <w:r w:rsidRPr="00F209D1">
        <w:rPr>
          <w:rFonts w:cs="Arial"/>
        </w:rPr>
        <w:t>izpolnjen, podpisan in žigosan</w:t>
      </w:r>
      <w:r w:rsidRPr="00F209D1">
        <w:rPr>
          <w:rFonts w:cs="Arial"/>
          <w:b/>
        </w:rPr>
        <w:t xml:space="preserve"> obrazec št. 4 - Izjava o lastniških razmerjih</w:t>
      </w:r>
      <w:r w:rsidRPr="00F209D1">
        <w:rPr>
          <w:rFonts w:cs="Arial"/>
        </w:rPr>
        <w:t>,</w:t>
      </w:r>
    </w:p>
    <w:p w14:paraId="6A59D4B3" w14:textId="77777777" w:rsidR="00DD3416" w:rsidRPr="00F209D1" w:rsidRDefault="00DD3416" w:rsidP="00DA38E0">
      <w:pPr>
        <w:numPr>
          <w:ilvl w:val="0"/>
          <w:numId w:val="17"/>
        </w:numPr>
        <w:suppressAutoHyphens/>
        <w:autoSpaceDN w:val="0"/>
        <w:jc w:val="both"/>
        <w:textAlignment w:val="baseline"/>
        <w:rPr>
          <w:rFonts w:cs="Arial"/>
        </w:rPr>
      </w:pPr>
      <w:r w:rsidRPr="00F209D1">
        <w:rPr>
          <w:rFonts w:cs="Arial"/>
        </w:rPr>
        <w:t>izpolnjen, podpisan in žigosan</w:t>
      </w:r>
      <w:r w:rsidRPr="00F209D1">
        <w:rPr>
          <w:rFonts w:cs="Arial"/>
          <w:b/>
        </w:rPr>
        <w:t xml:space="preserve"> obrazec št. 4A - Izjava o udeležbi fizičnih in pravnih oseb v lastništvu ponudnika</w:t>
      </w:r>
      <w:r w:rsidRPr="00F209D1">
        <w:rPr>
          <w:rFonts w:cs="Arial"/>
        </w:rPr>
        <w:t>,</w:t>
      </w:r>
    </w:p>
    <w:p w14:paraId="1341D8F5" w14:textId="77777777" w:rsidR="00DD3416" w:rsidRPr="00F209D1" w:rsidRDefault="00DD3416" w:rsidP="00DA38E0">
      <w:pPr>
        <w:pStyle w:val="ListParagraph"/>
        <w:numPr>
          <w:ilvl w:val="0"/>
          <w:numId w:val="17"/>
        </w:numPr>
        <w:contextualSpacing/>
        <w:rPr>
          <w:rFonts w:cs="Arial"/>
        </w:rPr>
      </w:pPr>
      <w:r w:rsidRPr="00F209D1">
        <w:rPr>
          <w:rFonts w:cs="Arial"/>
        </w:rPr>
        <w:t xml:space="preserve">izpolnjen, podpisan in žigosan </w:t>
      </w:r>
      <w:r w:rsidRPr="00F209D1">
        <w:rPr>
          <w:rFonts w:cs="Arial"/>
          <w:b/>
        </w:rPr>
        <w:t xml:space="preserve">obrazec </w:t>
      </w:r>
      <w:r w:rsidR="00F209D1" w:rsidRPr="00F209D1">
        <w:rPr>
          <w:rFonts w:cs="Arial"/>
          <w:b/>
        </w:rPr>
        <w:t>št. 5 -</w:t>
      </w:r>
      <w:r w:rsidR="00F209D1">
        <w:rPr>
          <w:rFonts w:cs="Arial"/>
        </w:rPr>
        <w:t xml:space="preserve"> </w:t>
      </w:r>
      <w:r w:rsidRPr="00F209D1">
        <w:rPr>
          <w:rFonts w:cs="Arial"/>
          <w:b/>
        </w:rPr>
        <w:t>ESPD,</w:t>
      </w:r>
    </w:p>
    <w:p w14:paraId="602CE121" w14:textId="77777777" w:rsidR="00DD3416" w:rsidRPr="00F209D1" w:rsidRDefault="00DD3416" w:rsidP="00DA38E0">
      <w:pPr>
        <w:numPr>
          <w:ilvl w:val="0"/>
          <w:numId w:val="17"/>
        </w:numPr>
        <w:jc w:val="both"/>
        <w:rPr>
          <w:rFonts w:cs="Arial"/>
          <w:b/>
        </w:rPr>
      </w:pPr>
      <w:r w:rsidRPr="00F209D1">
        <w:rPr>
          <w:rFonts w:cs="Arial"/>
        </w:rPr>
        <w:t xml:space="preserve">izpolnjen, podpisan in žigosan </w:t>
      </w:r>
      <w:r w:rsidRPr="00F209D1">
        <w:rPr>
          <w:rFonts w:cs="Arial"/>
          <w:b/>
        </w:rPr>
        <w:t>obrazec št. 6 – Soglasje za pridobitev potrdila iz kazenske evidence,</w:t>
      </w:r>
    </w:p>
    <w:p w14:paraId="34C59CAF" w14:textId="77777777" w:rsidR="00DD3416" w:rsidRPr="00613431" w:rsidRDefault="00DD3416" w:rsidP="00DA38E0">
      <w:pPr>
        <w:numPr>
          <w:ilvl w:val="0"/>
          <w:numId w:val="17"/>
        </w:numPr>
        <w:jc w:val="both"/>
        <w:rPr>
          <w:rFonts w:cs="Arial"/>
        </w:rPr>
      </w:pPr>
      <w:r w:rsidRPr="00613431">
        <w:rPr>
          <w:rFonts w:cs="Arial"/>
        </w:rPr>
        <w:t>izpolnjen, podpisan in žigosan</w:t>
      </w:r>
      <w:r w:rsidRPr="00613431">
        <w:rPr>
          <w:rFonts w:cs="Arial"/>
          <w:b/>
        </w:rPr>
        <w:t xml:space="preserve"> obrazec št. 8 - Podatki o podizvajalcu, Zahteva podizvajalca za neposredno plačilo</w:t>
      </w:r>
      <w:r w:rsidRPr="00613431">
        <w:rPr>
          <w:rFonts w:cs="Arial"/>
        </w:rPr>
        <w:t>, če ponudnik nastopa s podizvajalci,</w:t>
      </w:r>
    </w:p>
    <w:p w14:paraId="1C18BC6B" w14:textId="77777777" w:rsidR="00DD3416" w:rsidRPr="00613431" w:rsidRDefault="00DD3416" w:rsidP="00DA38E0">
      <w:pPr>
        <w:numPr>
          <w:ilvl w:val="0"/>
          <w:numId w:val="17"/>
        </w:numPr>
        <w:jc w:val="both"/>
        <w:rPr>
          <w:rFonts w:cs="Arial"/>
        </w:rPr>
      </w:pPr>
      <w:r w:rsidRPr="00613431">
        <w:rPr>
          <w:rFonts w:cs="Arial"/>
        </w:rPr>
        <w:t>izpolnjen, podpisan in žigosan</w:t>
      </w:r>
      <w:r w:rsidRPr="00613431">
        <w:rPr>
          <w:b/>
        </w:rPr>
        <w:t xml:space="preserve"> obrazec št. 9 - Vzorec pogodbe,</w:t>
      </w:r>
    </w:p>
    <w:p w14:paraId="7C011C59" w14:textId="77777777" w:rsidR="00DD3416" w:rsidRPr="00BE1799" w:rsidRDefault="00DD3416" w:rsidP="00DA38E0">
      <w:pPr>
        <w:numPr>
          <w:ilvl w:val="0"/>
          <w:numId w:val="17"/>
        </w:numPr>
        <w:jc w:val="both"/>
        <w:rPr>
          <w:rFonts w:cs="Arial"/>
        </w:rPr>
      </w:pPr>
      <w:r w:rsidRPr="00E6568D">
        <w:t>ostalo, kar je navedeno v obrazcih,</w:t>
      </w:r>
      <w:r>
        <w:t xml:space="preserve"> da morate predložiti v ponudbi</w:t>
      </w:r>
    </w:p>
    <w:p w14:paraId="51A98D79" w14:textId="77777777" w:rsidR="00DD3416" w:rsidRPr="009E28C0" w:rsidRDefault="00DD3416" w:rsidP="00DD3416">
      <w:pPr>
        <w:ind w:left="360"/>
        <w:jc w:val="both"/>
      </w:pPr>
    </w:p>
    <w:p w14:paraId="70A540A2" w14:textId="77777777" w:rsidR="00DD3416" w:rsidRPr="009E28C0" w:rsidRDefault="00DD3416" w:rsidP="00DD3416">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EAD735A" w14:textId="77777777" w:rsidR="00DD3416" w:rsidRPr="00367C8F" w:rsidRDefault="00DD3416" w:rsidP="00DD3416">
      <w:pPr>
        <w:jc w:val="both"/>
        <w:rPr>
          <w:rFonts w:cs="Arial"/>
          <w:b/>
          <w:bCs/>
          <w:color w:val="000000"/>
        </w:rPr>
      </w:pPr>
    </w:p>
    <w:p w14:paraId="2F2EF7C6" w14:textId="77777777" w:rsidR="00DD3416" w:rsidRPr="00367C8F" w:rsidRDefault="00DD3416" w:rsidP="00DD3416">
      <w:pPr>
        <w:jc w:val="both"/>
        <w:rPr>
          <w:rFonts w:cs="Arial"/>
          <w:b/>
          <w:bCs/>
          <w:color w:val="000000"/>
          <w:highlight w:val="yellow"/>
        </w:rPr>
      </w:pPr>
      <w:r w:rsidRPr="002E003B">
        <w:rPr>
          <w:rFonts w:cs="Arial"/>
          <w:b/>
          <w:bCs/>
          <w:color w:val="000000"/>
        </w:rPr>
        <w:t>3.1  Oddaja ponudbene dokumentacije:</w:t>
      </w:r>
    </w:p>
    <w:p w14:paraId="37E4239F" w14:textId="77777777" w:rsidR="00DD3416" w:rsidRPr="00367C8F" w:rsidRDefault="00DD3416" w:rsidP="00DD3416">
      <w:pPr>
        <w:jc w:val="both"/>
        <w:rPr>
          <w:rFonts w:cs="Arial"/>
          <w:color w:val="000000"/>
          <w:highlight w:val="yellow"/>
        </w:rPr>
      </w:pPr>
    </w:p>
    <w:p w14:paraId="4637698C" w14:textId="77777777" w:rsidR="00DD3416" w:rsidRPr="008B3AFF" w:rsidRDefault="00DD3416" w:rsidP="00DD3416">
      <w:pPr>
        <w:jc w:val="both"/>
        <w:rPr>
          <w:rFonts w:cs="Arial"/>
          <w:color w:val="000000"/>
        </w:rPr>
      </w:pPr>
      <w:r w:rsidRPr="008B3AFF">
        <w:rPr>
          <w:rFonts w:cs="Arial"/>
          <w:color w:val="000000"/>
        </w:rPr>
        <w:t xml:space="preserve">Ponudnik ponudbeno dokumentacijo odda na način, da po registraciji oziroma prijavi v sistem eJN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14:paraId="56D8F115" w14:textId="77777777" w:rsidR="00DD3416" w:rsidRPr="008B3AFF" w:rsidRDefault="00DD3416" w:rsidP="00DD3416">
      <w:pPr>
        <w:jc w:val="both"/>
        <w:rPr>
          <w:rFonts w:cs="Arial"/>
          <w:color w:val="000000"/>
        </w:rPr>
      </w:pPr>
    </w:p>
    <w:p w14:paraId="5BA58892" w14:textId="77777777" w:rsidR="00DD3416" w:rsidRPr="00634F99" w:rsidRDefault="00DD3416" w:rsidP="00DD3416">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.pdf obliko obrazca št. 2: PONUDBENI PREDRAČUN – POVZETEK (rekapitulacija),</w:t>
      </w:r>
      <w:r w:rsidRPr="00634F99">
        <w:t xml:space="preserve"> </w:t>
      </w:r>
      <w:r w:rsidRPr="00634F99">
        <w:rPr>
          <w:rFonts w:cs="Arial"/>
          <w:b/>
          <w:color w:val="000000"/>
        </w:rPr>
        <w:t xml:space="preserve">ki bo dostopen na javnem odpiranju ponudb. </w:t>
      </w:r>
    </w:p>
    <w:p w14:paraId="78752FFD" w14:textId="77777777" w:rsidR="00DD3416" w:rsidRPr="00F716D5" w:rsidRDefault="00DD3416" w:rsidP="00DD3416">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.pdf obliki in posebej Ponudbeni predračun-razčlenjen (obrazec št. 2A) v excel obliki.</w:t>
      </w:r>
    </w:p>
    <w:p w14:paraId="42BEECC7" w14:textId="77777777" w:rsidR="00DD3416" w:rsidRPr="00F716D5" w:rsidRDefault="00DD3416" w:rsidP="00DD3416">
      <w:pPr>
        <w:jc w:val="both"/>
        <w:rPr>
          <w:rFonts w:cs="Arial"/>
          <w:color w:val="000000"/>
        </w:rPr>
      </w:pPr>
    </w:p>
    <w:p w14:paraId="318E6F7A" w14:textId="77777777" w:rsidR="00DD3416" w:rsidRPr="00F716D5" w:rsidRDefault="00DD3416" w:rsidP="00DD3416">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14:paraId="4057655A" w14:textId="77777777" w:rsidR="00DD3416" w:rsidRPr="00F716D5" w:rsidRDefault="00DD3416" w:rsidP="00DD3416">
      <w:pPr>
        <w:jc w:val="both"/>
        <w:rPr>
          <w:rFonts w:cs="Arial"/>
          <w:color w:val="000000"/>
        </w:rPr>
      </w:pPr>
    </w:p>
    <w:p w14:paraId="73D7F2DA" w14:textId="77777777" w:rsidR="00DD3416" w:rsidRPr="00F716D5" w:rsidRDefault="00DD3416" w:rsidP="00DD3416">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14:paraId="3E8C8823" w14:textId="77777777" w:rsidR="00035CED" w:rsidRPr="00DD3416" w:rsidRDefault="00DD3416" w:rsidP="00035CE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CED" w14:paraId="72F2B10D" w14:textId="77777777" w:rsidTr="00035CED">
        <w:tc>
          <w:tcPr>
            <w:tcW w:w="1740" w:type="dxa"/>
            <w:tcBorders>
              <w:top w:val="single" w:sz="4" w:space="0" w:color="000000"/>
              <w:left w:val="single" w:sz="4" w:space="0" w:color="000000"/>
              <w:bottom w:val="single" w:sz="4" w:space="0" w:color="000000"/>
              <w:right w:val="single" w:sz="4" w:space="0" w:color="000000"/>
            </w:tcBorders>
            <w:vAlign w:val="center"/>
            <w:hideMark/>
          </w:tcPr>
          <w:p w14:paraId="304F72C5" w14:textId="77777777" w:rsidR="00035CED" w:rsidRDefault="00035CED" w:rsidP="00543AA5">
            <w:pPr>
              <w:jc w:val="both"/>
              <w:rPr>
                <w:b/>
                <w:szCs w:val="24"/>
                <w:lang w:eastAsia="en-US"/>
              </w:rPr>
            </w:pPr>
            <w:r>
              <w:rPr>
                <w:b/>
              </w:rPr>
              <w:lastRenderedPageBreak/>
              <w:t xml:space="preserve">Obrazec št. </w:t>
            </w:r>
            <w:r w:rsidR="00543AA5">
              <w:rPr>
                <w:b/>
              </w:rPr>
              <w:t>1</w:t>
            </w:r>
          </w:p>
        </w:tc>
      </w:tr>
    </w:tbl>
    <w:p w14:paraId="637F367B" w14:textId="77777777" w:rsidR="00035CED" w:rsidRDefault="00035CED" w:rsidP="00035CED">
      <w:pPr>
        <w:rPr>
          <w:rFonts w:cs="Arial"/>
          <w:noProof/>
          <w:color w:val="000000"/>
          <w:lang w:eastAsia="en-US"/>
        </w:rPr>
      </w:pPr>
    </w:p>
    <w:p w14:paraId="225A0924" w14:textId="77777777" w:rsidR="00035CED" w:rsidRDefault="00035CED" w:rsidP="00035CED">
      <w:pPr>
        <w:rPr>
          <w:rFonts w:cs="Arial"/>
          <w:noProof/>
          <w:color w:val="000000"/>
        </w:rPr>
      </w:pPr>
    </w:p>
    <w:p w14:paraId="731D789A" w14:textId="77777777" w:rsidR="00DD3416" w:rsidRPr="0040545F" w:rsidRDefault="00DD3416" w:rsidP="008A4E68">
      <w:pPr>
        <w:jc w:val="center"/>
        <w:rPr>
          <w:b/>
          <w:sz w:val="24"/>
        </w:rPr>
      </w:pPr>
      <w:r w:rsidRPr="0040545F">
        <w:rPr>
          <w:b/>
          <w:sz w:val="24"/>
        </w:rPr>
        <w:t>PONUDBA</w:t>
      </w:r>
    </w:p>
    <w:p w14:paraId="4CA89392" w14:textId="77777777" w:rsidR="00DD3416" w:rsidRPr="0040545F" w:rsidRDefault="00DD3416" w:rsidP="008A4E68"/>
    <w:p w14:paraId="7A3229F8" w14:textId="119A5CCF" w:rsidR="00DD3416" w:rsidRPr="0040545F" w:rsidRDefault="00DD3416" w:rsidP="008A4E68">
      <w:pPr>
        <w:jc w:val="both"/>
        <w:rPr>
          <w:rFonts w:cs="Arial"/>
        </w:rPr>
      </w:pPr>
      <w:r w:rsidRPr="0040545F">
        <w:rPr>
          <w:rFonts w:cs="Arial"/>
        </w:rPr>
        <w:t>Na osnovi javnega naročila št</w:t>
      </w:r>
      <w:r w:rsidR="008E2F16">
        <w:rPr>
          <w:rFonts w:cs="Arial"/>
        </w:rPr>
        <w:t>. JN-0011/2022</w:t>
      </w:r>
      <w:r w:rsidRPr="00FC4231">
        <w:rPr>
          <w:rFonts w:cs="Arial"/>
        </w:rPr>
        <w:t xml:space="preserve"> po odprtem postopku, za »</w:t>
      </w:r>
      <w:r w:rsidR="00FC4231" w:rsidRPr="00813A52">
        <w:rPr>
          <w:rFonts w:cs="Arial"/>
          <w:b/>
        </w:rPr>
        <w:t>Najem PET/CT skenerja s pripadajočo opremo, ureditvijo prostora ter preureditvijo čakalnice</w:t>
      </w:r>
      <w:r w:rsidRPr="00FC4231">
        <w:rPr>
          <w:rFonts w:cs="Arial"/>
        </w:rPr>
        <w:t xml:space="preserve">« dajemo ponudbo, kot sledi </w:t>
      </w:r>
      <w:r w:rsidRPr="00FC4231">
        <w:rPr>
          <w:rFonts w:cs="Arial"/>
          <w:sz w:val="16"/>
          <w:szCs w:val="16"/>
        </w:rPr>
        <w:t>(ustrezno obkrožiti):</w:t>
      </w:r>
    </w:p>
    <w:p w14:paraId="7180F871" w14:textId="77777777" w:rsidR="00DD3416" w:rsidRPr="0040545F" w:rsidRDefault="00DD3416" w:rsidP="00DA38E0">
      <w:pPr>
        <w:numPr>
          <w:ilvl w:val="0"/>
          <w:numId w:val="4"/>
        </w:numPr>
        <w:jc w:val="both"/>
        <w:rPr>
          <w:rFonts w:cs="Arial"/>
        </w:rPr>
      </w:pPr>
      <w:r w:rsidRPr="0040545F">
        <w:rPr>
          <w:rFonts w:cs="Arial"/>
          <w:b/>
        </w:rPr>
        <w:t>Samostojna ponudba</w:t>
      </w:r>
      <w:r w:rsidRPr="0040545F">
        <w:rPr>
          <w:rFonts w:cs="Arial"/>
        </w:rPr>
        <w:t>, kot samostojen ponudnik;</w:t>
      </w:r>
    </w:p>
    <w:p w14:paraId="7BC7EFDF" w14:textId="77777777" w:rsidR="00DD3416" w:rsidRPr="0040545F" w:rsidRDefault="00DD3416" w:rsidP="00DA38E0">
      <w:pPr>
        <w:numPr>
          <w:ilvl w:val="0"/>
          <w:numId w:val="4"/>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14:paraId="404A42B6" w14:textId="77777777" w:rsidR="00DD3416" w:rsidRDefault="00DD3416" w:rsidP="00DA38E0">
      <w:pPr>
        <w:numPr>
          <w:ilvl w:val="0"/>
          <w:numId w:val="4"/>
        </w:numPr>
        <w:jc w:val="both"/>
        <w:rPr>
          <w:rFonts w:cs="Arial"/>
        </w:rPr>
      </w:pPr>
      <w:r w:rsidRPr="0040545F">
        <w:rPr>
          <w:rFonts w:cs="Arial"/>
          <w:b/>
        </w:rPr>
        <w:t>Ponudba s podizvajalci</w:t>
      </w:r>
      <w:r w:rsidRPr="0040545F">
        <w:rPr>
          <w:rFonts w:cs="Arial"/>
        </w:rPr>
        <w:t>, kot samostojen ponudnik s podizvajalci.</w:t>
      </w:r>
    </w:p>
    <w:p w14:paraId="7BEE0DF7" w14:textId="77777777" w:rsidR="00DD3416" w:rsidRPr="0040545F" w:rsidRDefault="00DD3416" w:rsidP="00DA38E0">
      <w:pPr>
        <w:numPr>
          <w:ilvl w:val="0"/>
          <w:numId w:val="4"/>
        </w:numPr>
        <w:jc w:val="both"/>
        <w:rPr>
          <w:rFonts w:cs="Arial"/>
        </w:rPr>
      </w:pPr>
      <w:r>
        <w:rPr>
          <w:rFonts w:cs="Arial"/>
          <w:b/>
        </w:rPr>
        <w:t>Uporaba zmogljivosti drugih subjektov</w:t>
      </w:r>
      <w:r>
        <w:rPr>
          <w:rFonts w:cs="Arial"/>
        </w:rPr>
        <w:t>.</w:t>
      </w:r>
    </w:p>
    <w:p w14:paraId="769AB25D" w14:textId="77777777" w:rsidR="00DD3416" w:rsidRPr="0040545F" w:rsidRDefault="00DD3416" w:rsidP="008A4E68">
      <w:pPr>
        <w:rPr>
          <w:rFonts w:cs="Arial"/>
          <w:b/>
          <w:noProof/>
          <w:color w:val="000000"/>
        </w:rPr>
      </w:pPr>
    </w:p>
    <w:p w14:paraId="27B9A0E2" w14:textId="77777777" w:rsidR="00DD3416" w:rsidRPr="0040545F" w:rsidRDefault="00DD3416" w:rsidP="008A4E68">
      <w:pPr>
        <w:rPr>
          <w:rFonts w:cs="Arial"/>
          <w:b/>
          <w:noProof/>
          <w:color w:val="000000"/>
        </w:rPr>
      </w:pPr>
    </w:p>
    <w:p w14:paraId="175DC4C3" w14:textId="77777777" w:rsidR="00DD3416" w:rsidRPr="0040545F" w:rsidRDefault="00DD3416" w:rsidP="008A4E68">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14:paraId="03522B56" w14:textId="77777777" w:rsidR="00DD3416" w:rsidRPr="0040545F" w:rsidRDefault="00DD3416" w:rsidP="008A4E68">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D3416" w:rsidRPr="0040545F" w14:paraId="7DCF3D60" w14:textId="77777777" w:rsidTr="008A4E68">
        <w:tc>
          <w:tcPr>
            <w:tcW w:w="4247" w:type="dxa"/>
            <w:tcBorders>
              <w:top w:val="single" w:sz="4" w:space="0" w:color="auto"/>
              <w:left w:val="single" w:sz="4" w:space="0" w:color="auto"/>
              <w:bottom w:val="single" w:sz="4" w:space="0" w:color="auto"/>
              <w:right w:val="single" w:sz="4" w:space="0" w:color="auto"/>
            </w:tcBorders>
          </w:tcPr>
          <w:p w14:paraId="02552217" w14:textId="77777777" w:rsidR="00DD3416" w:rsidRPr="0040545F" w:rsidRDefault="00DD3416" w:rsidP="00DD3416">
            <w:pPr>
              <w:rPr>
                <w:rFonts w:cs="Arial"/>
                <w:lang w:eastAsia="en-US"/>
              </w:rPr>
            </w:pPr>
            <w:r w:rsidRPr="0040545F">
              <w:rPr>
                <w:rFonts w:cs="Arial"/>
              </w:rPr>
              <w:t>POLNI NAZIV IN FIRMA PONUDNIKA:</w:t>
            </w:r>
          </w:p>
          <w:p w14:paraId="17098767"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39C49FC" w14:textId="77777777" w:rsidR="00DD3416" w:rsidRPr="0040545F" w:rsidRDefault="00DD3416" w:rsidP="00DD3416">
            <w:pPr>
              <w:jc w:val="both"/>
              <w:rPr>
                <w:rFonts w:cs="Arial"/>
                <w:lang w:eastAsia="en-US"/>
              </w:rPr>
            </w:pPr>
          </w:p>
        </w:tc>
      </w:tr>
      <w:tr w:rsidR="00DD3416" w:rsidRPr="0040545F" w14:paraId="546F9F0B" w14:textId="77777777" w:rsidTr="008A4E68">
        <w:tc>
          <w:tcPr>
            <w:tcW w:w="4247" w:type="dxa"/>
            <w:tcBorders>
              <w:top w:val="single" w:sz="4" w:space="0" w:color="auto"/>
              <w:left w:val="single" w:sz="4" w:space="0" w:color="auto"/>
              <w:bottom w:val="single" w:sz="4" w:space="0" w:color="auto"/>
              <w:right w:val="single" w:sz="4" w:space="0" w:color="auto"/>
            </w:tcBorders>
          </w:tcPr>
          <w:p w14:paraId="12728B08" w14:textId="77777777" w:rsidR="00DD3416" w:rsidRPr="0040545F" w:rsidRDefault="00DD3416" w:rsidP="00DD3416">
            <w:pPr>
              <w:rPr>
                <w:rFonts w:cs="Arial"/>
                <w:lang w:eastAsia="en-US"/>
              </w:rPr>
            </w:pPr>
            <w:r w:rsidRPr="0040545F">
              <w:rPr>
                <w:rFonts w:cs="Arial"/>
              </w:rPr>
              <w:t>NASLOV PONUDNIKA:</w:t>
            </w:r>
          </w:p>
          <w:p w14:paraId="4F4C6ED3"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24461FB" w14:textId="77777777" w:rsidR="00DD3416" w:rsidRPr="0040545F" w:rsidRDefault="00DD3416" w:rsidP="00DD3416">
            <w:pPr>
              <w:jc w:val="both"/>
              <w:rPr>
                <w:rFonts w:cs="Arial"/>
                <w:lang w:eastAsia="en-US"/>
              </w:rPr>
            </w:pPr>
          </w:p>
        </w:tc>
      </w:tr>
      <w:tr w:rsidR="00DD3416" w:rsidRPr="0040545F" w14:paraId="54C92247" w14:textId="77777777" w:rsidTr="008A4E68">
        <w:tc>
          <w:tcPr>
            <w:tcW w:w="4247" w:type="dxa"/>
            <w:tcBorders>
              <w:top w:val="single" w:sz="4" w:space="0" w:color="auto"/>
              <w:left w:val="single" w:sz="4" w:space="0" w:color="auto"/>
              <w:bottom w:val="single" w:sz="4" w:space="0" w:color="auto"/>
              <w:right w:val="single" w:sz="4" w:space="0" w:color="auto"/>
            </w:tcBorders>
          </w:tcPr>
          <w:p w14:paraId="59354010" w14:textId="77777777" w:rsidR="00DD3416" w:rsidRPr="0040545F" w:rsidRDefault="00DD3416" w:rsidP="00DD3416">
            <w:pPr>
              <w:rPr>
                <w:rFonts w:cs="Arial"/>
                <w:lang w:eastAsia="en-US"/>
              </w:rPr>
            </w:pPr>
            <w:r w:rsidRPr="0040545F">
              <w:rPr>
                <w:rFonts w:cs="Arial"/>
              </w:rPr>
              <w:t>KONTAKTNA OSEBA:</w:t>
            </w:r>
          </w:p>
          <w:p w14:paraId="6AE78232"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E7AB6F1" w14:textId="77777777" w:rsidR="00DD3416" w:rsidRPr="0040545F" w:rsidRDefault="00DD3416" w:rsidP="00DD3416">
            <w:pPr>
              <w:jc w:val="both"/>
              <w:rPr>
                <w:rFonts w:cs="Arial"/>
                <w:lang w:eastAsia="en-US"/>
              </w:rPr>
            </w:pPr>
          </w:p>
        </w:tc>
      </w:tr>
      <w:tr w:rsidR="00DD3416" w:rsidRPr="0040545F" w14:paraId="1F82A96E" w14:textId="77777777" w:rsidTr="008A4E68">
        <w:tc>
          <w:tcPr>
            <w:tcW w:w="4247" w:type="dxa"/>
            <w:tcBorders>
              <w:top w:val="single" w:sz="4" w:space="0" w:color="auto"/>
              <w:left w:val="single" w:sz="4" w:space="0" w:color="auto"/>
              <w:bottom w:val="single" w:sz="4" w:space="0" w:color="auto"/>
              <w:right w:val="single" w:sz="4" w:space="0" w:color="auto"/>
            </w:tcBorders>
            <w:hideMark/>
          </w:tcPr>
          <w:p w14:paraId="4334D8C2" w14:textId="77777777" w:rsidR="00DD3416" w:rsidRPr="0040545F" w:rsidRDefault="00DD3416" w:rsidP="00DD3416">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5D6C5195" w14:textId="77777777" w:rsidR="00DD3416" w:rsidRPr="0040545F" w:rsidRDefault="00DD3416" w:rsidP="00DD3416">
            <w:pPr>
              <w:jc w:val="both"/>
              <w:rPr>
                <w:rFonts w:cs="Arial"/>
                <w:lang w:eastAsia="en-US"/>
              </w:rPr>
            </w:pPr>
          </w:p>
        </w:tc>
      </w:tr>
      <w:tr w:rsidR="00DD3416" w:rsidRPr="0040545F" w14:paraId="0096B921" w14:textId="77777777" w:rsidTr="008A4E68">
        <w:tc>
          <w:tcPr>
            <w:tcW w:w="4247" w:type="dxa"/>
            <w:tcBorders>
              <w:top w:val="single" w:sz="4" w:space="0" w:color="auto"/>
              <w:left w:val="single" w:sz="4" w:space="0" w:color="auto"/>
              <w:bottom w:val="single" w:sz="4" w:space="0" w:color="auto"/>
              <w:right w:val="single" w:sz="4" w:space="0" w:color="auto"/>
            </w:tcBorders>
          </w:tcPr>
          <w:p w14:paraId="72AAB4CE" w14:textId="77777777" w:rsidR="00DD3416" w:rsidRPr="0040545F" w:rsidRDefault="00DD3416" w:rsidP="00DD3416">
            <w:pPr>
              <w:rPr>
                <w:rFonts w:cs="Arial"/>
                <w:lang w:eastAsia="en-US"/>
              </w:rPr>
            </w:pPr>
            <w:r w:rsidRPr="0040545F">
              <w:rPr>
                <w:rFonts w:cs="Arial"/>
              </w:rPr>
              <w:t>TELEFON:</w:t>
            </w:r>
          </w:p>
          <w:p w14:paraId="19E7267E"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3BC79BA" w14:textId="77777777" w:rsidR="00DD3416" w:rsidRPr="0040545F" w:rsidRDefault="00DD3416" w:rsidP="00DD3416">
            <w:pPr>
              <w:jc w:val="both"/>
              <w:rPr>
                <w:rFonts w:cs="Arial"/>
                <w:lang w:eastAsia="en-US"/>
              </w:rPr>
            </w:pPr>
          </w:p>
        </w:tc>
      </w:tr>
      <w:tr w:rsidR="00DD3416" w:rsidRPr="0040545F" w14:paraId="4AB67B5F" w14:textId="77777777" w:rsidTr="008A4E68">
        <w:tc>
          <w:tcPr>
            <w:tcW w:w="4247" w:type="dxa"/>
            <w:tcBorders>
              <w:top w:val="single" w:sz="4" w:space="0" w:color="auto"/>
              <w:left w:val="single" w:sz="4" w:space="0" w:color="auto"/>
              <w:bottom w:val="single" w:sz="4" w:space="0" w:color="auto"/>
              <w:right w:val="single" w:sz="4" w:space="0" w:color="auto"/>
            </w:tcBorders>
          </w:tcPr>
          <w:p w14:paraId="3148D153" w14:textId="77777777" w:rsidR="00DD3416" w:rsidRPr="0040545F" w:rsidRDefault="00DD3416" w:rsidP="00DD3416">
            <w:pPr>
              <w:rPr>
                <w:rFonts w:cs="Arial"/>
                <w:lang w:eastAsia="en-US"/>
              </w:rPr>
            </w:pPr>
            <w:r w:rsidRPr="0040545F">
              <w:rPr>
                <w:rFonts w:cs="Arial"/>
              </w:rPr>
              <w:t>TELEFAX:</w:t>
            </w:r>
          </w:p>
          <w:p w14:paraId="519328AE"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58C8427" w14:textId="77777777" w:rsidR="00DD3416" w:rsidRPr="0040545F" w:rsidRDefault="00DD3416" w:rsidP="00DD3416">
            <w:pPr>
              <w:jc w:val="both"/>
              <w:rPr>
                <w:rFonts w:cs="Arial"/>
                <w:lang w:eastAsia="en-US"/>
              </w:rPr>
            </w:pPr>
          </w:p>
        </w:tc>
      </w:tr>
      <w:tr w:rsidR="00DD3416" w:rsidRPr="0040545F" w14:paraId="51FDF35F" w14:textId="77777777" w:rsidTr="008A4E68">
        <w:trPr>
          <w:trHeight w:val="414"/>
        </w:trPr>
        <w:tc>
          <w:tcPr>
            <w:tcW w:w="4247" w:type="dxa"/>
            <w:tcBorders>
              <w:top w:val="single" w:sz="4" w:space="0" w:color="auto"/>
              <w:left w:val="single" w:sz="4" w:space="0" w:color="auto"/>
              <w:bottom w:val="single" w:sz="4" w:space="0" w:color="auto"/>
              <w:right w:val="single" w:sz="4" w:space="0" w:color="auto"/>
            </w:tcBorders>
          </w:tcPr>
          <w:p w14:paraId="55A7D5FC" w14:textId="77777777" w:rsidR="00DD3416" w:rsidRPr="0040545F" w:rsidRDefault="00DD3416" w:rsidP="00DD3416">
            <w:pPr>
              <w:rPr>
                <w:rFonts w:cs="Arial"/>
                <w:szCs w:val="24"/>
                <w:lang w:eastAsia="en-US"/>
              </w:rPr>
            </w:pPr>
            <w:r w:rsidRPr="0040545F">
              <w:rPr>
                <w:rFonts w:cs="Arial"/>
              </w:rPr>
              <w:t>IDENTIFIKACIJSKA ŠTEVILKA ZA DDV:</w:t>
            </w:r>
          </w:p>
          <w:p w14:paraId="22C902A9"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477C645" w14:textId="77777777" w:rsidR="00DD3416" w:rsidRPr="0040545F" w:rsidRDefault="00DD3416" w:rsidP="00DD3416">
            <w:pPr>
              <w:tabs>
                <w:tab w:val="right" w:pos="9072"/>
              </w:tabs>
              <w:jc w:val="both"/>
              <w:rPr>
                <w:rFonts w:cs="Arial"/>
              </w:rPr>
            </w:pPr>
          </w:p>
        </w:tc>
      </w:tr>
      <w:tr w:rsidR="00DD3416" w:rsidRPr="0040545F" w14:paraId="553218B7" w14:textId="77777777" w:rsidTr="008A4E68">
        <w:tc>
          <w:tcPr>
            <w:tcW w:w="4247" w:type="dxa"/>
            <w:tcBorders>
              <w:top w:val="single" w:sz="4" w:space="0" w:color="auto"/>
              <w:left w:val="single" w:sz="4" w:space="0" w:color="auto"/>
              <w:bottom w:val="single" w:sz="4" w:space="0" w:color="auto"/>
              <w:right w:val="single" w:sz="4" w:space="0" w:color="auto"/>
            </w:tcBorders>
          </w:tcPr>
          <w:p w14:paraId="166E6718" w14:textId="77777777" w:rsidR="00DD3416" w:rsidRPr="0040545F" w:rsidRDefault="00DD3416" w:rsidP="00DD3416">
            <w:pPr>
              <w:rPr>
                <w:rFonts w:cs="Arial"/>
                <w:lang w:eastAsia="en-US"/>
              </w:rPr>
            </w:pPr>
            <w:r w:rsidRPr="0040545F">
              <w:rPr>
                <w:rFonts w:cs="Arial"/>
              </w:rPr>
              <w:t>MATIČNA ŠTEVILKA:</w:t>
            </w:r>
          </w:p>
          <w:p w14:paraId="2475C68F"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54F1053" w14:textId="77777777" w:rsidR="00DD3416" w:rsidRPr="0040545F" w:rsidRDefault="00DD3416" w:rsidP="00DD3416">
            <w:pPr>
              <w:jc w:val="both"/>
              <w:rPr>
                <w:rFonts w:cs="Arial"/>
                <w:lang w:eastAsia="en-US"/>
              </w:rPr>
            </w:pPr>
          </w:p>
        </w:tc>
      </w:tr>
      <w:tr w:rsidR="00DD3416" w:rsidRPr="0040545F" w14:paraId="74C26BCA" w14:textId="77777777" w:rsidTr="008A4E68">
        <w:tc>
          <w:tcPr>
            <w:tcW w:w="4247" w:type="dxa"/>
            <w:tcBorders>
              <w:top w:val="single" w:sz="4" w:space="0" w:color="auto"/>
              <w:left w:val="single" w:sz="4" w:space="0" w:color="auto"/>
              <w:bottom w:val="single" w:sz="4" w:space="0" w:color="auto"/>
              <w:right w:val="single" w:sz="4" w:space="0" w:color="auto"/>
            </w:tcBorders>
          </w:tcPr>
          <w:p w14:paraId="7DEB1924" w14:textId="77777777" w:rsidR="00DD3416" w:rsidRPr="0040545F" w:rsidRDefault="00DD3416" w:rsidP="00DD3416">
            <w:pPr>
              <w:rPr>
                <w:rFonts w:cs="Arial"/>
                <w:szCs w:val="24"/>
                <w:lang w:eastAsia="en-US"/>
              </w:rPr>
            </w:pPr>
            <w:r w:rsidRPr="0040545F">
              <w:rPr>
                <w:rFonts w:cs="Arial"/>
              </w:rPr>
              <w:t>ŠT. TRR-ja IN BANKA:</w:t>
            </w:r>
          </w:p>
          <w:p w14:paraId="3F30732A"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0BEDA1D" w14:textId="77777777" w:rsidR="00DD3416" w:rsidRPr="0040545F" w:rsidRDefault="00DD3416" w:rsidP="00DD3416">
            <w:pPr>
              <w:jc w:val="both"/>
              <w:rPr>
                <w:rFonts w:cs="Arial"/>
                <w:lang w:eastAsia="en-US"/>
              </w:rPr>
            </w:pPr>
          </w:p>
        </w:tc>
      </w:tr>
      <w:tr w:rsidR="00DD3416" w:rsidRPr="0040545F" w14:paraId="7E0A156B" w14:textId="77777777" w:rsidTr="008A4E68">
        <w:trPr>
          <w:trHeight w:val="467"/>
        </w:trPr>
        <w:tc>
          <w:tcPr>
            <w:tcW w:w="4247" w:type="dxa"/>
            <w:tcBorders>
              <w:top w:val="single" w:sz="4" w:space="0" w:color="auto"/>
              <w:left w:val="single" w:sz="4" w:space="0" w:color="auto"/>
              <w:bottom w:val="single" w:sz="4" w:space="0" w:color="auto"/>
              <w:right w:val="single" w:sz="4" w:space="0" w:color="auto"/>
            </w:tcBorders>
            <w:hideMark/>
          </w:tcPr>
          <w:p w14:paraId="61AE1BBE" w14:textId="77777777" w:rsidR="00DD3416" w:rsidRPr="0040545F" w:rsidRDefault="00DD3416" w:rsidP="00DD3416">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6F6B2F7F" w14:textId="77777777" w:rsidR="00DD3416" w:rsidRPr="0040545F" w:rsidRDefault="00DD3416" w:rsidP="00DD3416">
            <w:pPr>
              <w:jc w:val="both"/>
              <w:rPr>
                <w:rFonts w:cs="Arial"/>
                <w:lang w:eastAsia="en-US"/>
              </w:rPr>
            </w:pPr>
          </w:p>
        </w:tc>
      </w:tr>
      <w:tr w:rsidR="00DD3416" w:rsidRPr="0040545F" w14:paraId="38989577" w14:textId="77777777" w:rsidTr="008A4E68">
        <w:tc>
          <w:tcPr>
            <w:tcW w:w="4247" w:type="dxa"/>
            <w:tcBorders>
              <w:top w:val="single" w:sz="4" w:space="0" w:color="auto"/>
              <w:left w:val="single" w:sz="4" w:space="0" w:color="auto"/>
              <w:bottom w:val="single" w:sz="4" w:space="0" w:color="auto"/>
              <w:right w:val="single" w:sz="4" w:space="0" w:color="auto"/>
            </w:tcBorders>
          </w:tcPr>
          <w:p w14:paraId="63E4947E" w14:textId="77777777" w:rsidR="00DD3416" w:rsidRPr="0040545F" w:rsidRDefault="00DD3416" w:rsidP="00DD3416">
            <w:pPr>
              <w:rPr>
                <w:rFonts w:cs="Arial"/>
                <w:lang w:eastAsia="en-US"/>
              </w:rPr>
            </w:pPr>
            <w:r w:rsidRPr="0040545F">
              <w:rPr>
                <w:rFonts w:cs="Arial"/>
              </w:rPr>
              <w:t>ZAKONITI ZASTOPNIKI:</w:t>
            </w:r>
          </w:p>
          <w:p w14:paraId="532191E5" w14:textId="77777777" w:rsidR="00DD3416" w:rsidRPr="0040545F" w:rsidRDefault="00DD3416" w:rsidP="00DD3416">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49E6DC27" w14:textId="77777777" w:rsidR="00DD3416" w:rsidRPr="0040545F" w:rsidRDefault="00DD3416" w:rsidP="00DD3416">
            <w:pPr>
              <w:jc w:val="both"/>
              <w:rPr>
                <w:color w:val="FFFFFF"/>
                <w:szCs w:val="24"/>
                <w:lang w:eastAsia="en-US"/>
              </w:rPr>
            </w:pPr>
            <w:r w:rsidRPr="0040545F">
              <w:rPr>
                <w:color w:val="FFFFFF"/>
                <w:vertAlign w:val="superscript"/>
              </w:rPr>
              <w:footnoteReference w:id="3"/>
            </w:r>
          </w:p>
        </w:tc>
      </w:tr>
      <w:tr w:rsidR="00DD3416" w:rsidRPr="0040545F" w14:paraId="08442A87" w14:textId="77777777" w:rsidTr="008A4E68">
        <w:trPr>
          <w:trHeight w:val="507"/>
        </w:trPr>
        <w:tc>
          <w:tcPr>
            <w:tcW w:w="4247" w:type="dxa"/>
            <w:tcBorders>
              <w:top w:val="single" w:sz="4" w:space="0" w:color="auto"/>
              <w:left w:val="single" w:sz="4" w:space="0" w:color="auto"/>
              <w:bottom w:val="single" w:sz="4" w:space="0" w:color="auto"/>
              <w:right w:val="single" w:sz="4" w:space="0" w:color="auto"/>
            </w:tcBorders>
          </w:tcPr>
          <w:p w14:paraId="50AAD324" w14:textId="77777777" w:rsidR="00DD3416" w:rsidRPr="0040545F" w:rsidRDefault="00DD3416" w:rsidP="00DD3416">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4472EEE9" w14:textId="77777777" w:rsidR="00DD3416" w:rsidRPr="0040545F" w:rsidRDefault="00DD3416" w:rsidP="00DD3416">
            <w:pPr>
              <w:rPr>
                <w:rFonts w:cs="Arial"/>
              </w:rPr>
            </w:pPr>
            <w:r w:rsidRPr="0040545F">
              <w:rPr>
                <w:rFonts w:cs="Arial"/>
              </w:rPr>
              <w:t>DA  /  NE</w:t>
            </w:r>
          </w:p>
        </w:tc>
      </w:tr>
    </w:tbl>
    <w:p w14:paraId="3A203444" w14:textId="77777777" w:rsidR="00DD3416" w:rsidRPr="0040545F" w:rsidRDefault="00DD3416" w:rsidP="008A4E68">
      <w:pPr>
        <w:rPr>
          <w:rFonts w:cs="Arial"/>
        </w:rPr>
      </w:pPr>
    </w:p>
    <w:p w14:paraId="0081E987" w14:textId="77777777" w:rsidR="00DD3416" w:rsidRPr="0040545F" w:rsidRDefault="00DD3416" w:rsidP="008A4E68">
      <w:pPr>
        <w:rPr>
          <w:rFonts w:cs="Arial"/>
        </w:rPr>
      </w:pPr>
    </w:p>
    <w:p w14:paraId="12E884D6" w14:textId="77777777" w:rsidR="00DD3416" w:rsidRPr="0040545F" w:rsidRDefault="00DD3416" w:rsidP="008A4E68">
      <w:pPr>
        <w:rPr>
          <w:rFonts w:cs="Arial"/>
          <w:b/>
          <w:noProof/>
          <w:color w:val="000000"/>
        </w:rPr>
      </w:pPr>
      <w:r w:rsidRPr="0040545F">
        <w:rPr>
          <w:rFonts w:cs="Arial"/>
          <w:b/>
          <w:noProof/>
          <w:color w:val="000000"/>
        </w:rPr>
        <w:t>2. IZJAVA</w:t>
      </w:r>
    </w:p>
    <w:p w14:paraId="7D3CC055" w14:textId="77777777" w:rsidR="00DD3416" w:rsidRPr="0040545F" w:rsidRDefault="00DD3416" w:rsidP="008A4E68">
      <w:pPr>
        <w:rPr>
          <w:rFonts w:cs="Arial"/>
        </w:rPr>
      </w:pPr>
    </w:p>
    <w:p w14:paraId="1EAB8A3C" w14:textId="70F1EC64" w:rsidR="00DD3416" w:rsidRPr="0040545F" w:rsidRDefault="00DD3416" w:rsidP="008A4E68">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8E2F16">
        <w:rPr>
          <w:rFonts w:cs="Arial"/>
        </w:rPr>
        <w:t>JN-0011</w:t>
      </w:r>
      <w:r w:rsidRPr="004261E5">
        <w:rPr>
          <w:rFonts w:cs="Arial"/>
        </w:rPr>
        <w:t>/20</w:t>
      </w:r>
      <w:r w:rsidR="008E2F16">
        <w:rPr>
          <w:rFonts w:cs="Arial"/>
        </w:rPr>
        <w:t>22</w:t>
      </w:r>
      <w:r>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35E2D9B8" w14:textId="77777777" w:rsidR="00DD3416" w:rsidRDefault="00DD3416" w:rsidP="008A4E68">
      <w:pPr>
        <w:rPr>
          <w:rFonts w:cs="Arial"/>
          <w:noProof/>
        </w:rPr>
      </w:pPr>
    </w:p>
    <w:p w14:paraId="5AC72AFA" w14:textId="77777777" w:rsidR="00DD3416" w:rsidRDefault="00DD3416" w:rsidP="008A4E68">
      <w:pPr>
        <w:rPr>
          <w:rFonts w:cs="Arial"/>
          <w:noProof/>
        </w:rPr>
      </w:pPr>
    </w:p>
    <w:p w14:paraId="25C8AF6F" w14:textId="77777777" w:rsidR="00DD3416" w:rsidRDefault="00DD3416" w:rsidP="008A4E68">
      <w:pPr>
        <w:rPr>
          <w:rFonts w:cs="Arial"/>
          <w:noProof/>
        </w:rPr>
      </w:pPr>
    </w:p>
    <w:p w14:paraId="1EFEFD68" w14:textId="77777777" w:rsidR="00DD3416" w:rsidRPr="0040545F" w:rsidRDefault="00DD3416" w:rsidP="008A4E68">
      <w:pPr>
        <w:rPr>
          <w:rFonts w:cs="Arial"/>
          <w:noProof/>
        </w:rPr>
      </w:pPr>
    </w:p>
    <w:p w14:paraId="374C4E95" w14:textId="77777777" w:rsidR="00DD3416" w:rsidRPr="0040545F" w:rsidRDefault="00DD3416" w:rsidP="008A4E68">
      <w:pPr>
        <w:rPr>
          <w:rFonts w:cs="Arial"/>
          <w:noProof/>
        </w:rPr>
      </w:pPr>
      <w:r w:rsidRPr="0040545F">
        <w:rPr>
          <w:rFonts w:cs="Arial"/>
          <w:noProof/>
        </w:rPr>
        <w:t>Če bomo izbrani za izvedbo javnega naročila:</w:t>
      </w:r>
    </w:p>
    <w:p w14:paraId="056F6EC4" w14:textId="77777777" w:rsidR="00DD3416" w:rsidRPr="0040545F" w:rsidRDefault="00DD3416" w:rsidP="00DA38E0">
      <w:pPr>
        <w:numPr>
          <w:ilvl w:val="0"/>
          <w:numId w:val="18"/>
        </w:numPr>
        <w:jc w:val="both"/>
      </w:pPr>
      <w:r w:rsidRPr="0040545F">
        <w:t>bomo javno naročilo izvajali strokovno in kvalitetno po pravilih stroke, v skladu z veljavnimi predpisi, tehničnimi navodili, priporočili in normativi,</w:t>
      </w:r>
    </w:p>
    <w:p w14:paraId="1EF9175E" w14:textId="77777777" w:rsidR="00DD3416" w:rsidRPr="0040545F" w:rsidRDefault="00DD3416" w:rsidP="00DA38E0">
      <w:pPr>
        <w:numPr>
          <w:ilvl w:val="0"/>
          <w:numId w:val="18"/>
        </w:numPr>
        <w:jc w:val="both"/>
      </w:pPr>
      <w:r w:rsidRPr="0040545F">
        <w:t>bomo javno naročilo izvajali s strokovno usposobljenimi sodelavci oziroma kadrom in pri tem upoštevali vse zahteve varstva pri delu in delovne zakonodaje, veljavne na ozemlju Republike Slovenije.</w:t>
      </w:r>
    </w:p>
    <w:p w14:paraId="55023389" w14:textId="77777777" w:rsidR="00DD3416" w:rsidRPr="0040545F" w:rsidRDefault="00DD3416" w:rsidP="008A4E68">
      <w:pPr>
        <w:rPr>
          <w:noProof/>
        </w:rPr>
      </w:pPr>
    </w:p>
    <w:p w14:paraId="507FE60F" w14:textId="77777777" w:rsidR="00DD3416" w:rsidRPr="0040545F" w:rsidRDefault="00DD3416" w:rsidP="008A4E68">
      <w:pPr>
        <w:rPr>
          <w:noProof/>
        </w:rPr>
      </w:pPr>
      <w:r w:rsidRPr="0040545F">
        <w:rPr>
          <w:noProof/>
        </w:rPr>
        <w:t>Izjavljamo, da:</w:t>
      </w:r>
    </w:p>
    <w:p w14:paraId="55A9BEBD" w14:textId="77777777" w:rsidR="00DD3416" w:rsidRPr="0040545F" w:rsidRDefault="00DD3416" w:rsidP="00DA38E0">
      <w:pPr>
        <w:numPr>
          <w:ilvl w:val="0"/>
          <w:numId w:val="18"/>
        </w:numPr>
        <w:jc w:val="both"/>
      </w:pPr>
      <w:r w:rsidRPr="0040545F">
        <w:t>smo ob izdelavi ponudbe pregledali celotno dokumentacijo v zvezi z oddajo javnega naročila,</w:t>
      </w:r>
    </w:p>
    <w:p w14:paraId="6C074B13" w14:textId="77777777" w:rsidR="00DD3416" w:rsidRPr="0040545F" w:rsidRDefault="00DD3416" w:rsidP="00DA38E0">
      <w:pPr>
        <w:numPr>
          <w:ilvl w:val="0"/>
          <w:numId w:val="18"/>
        </w:numPr>
        <w:jc w:val="both"/>
      </w:pPr>
      <w:r w:rsidRPr="0040545F">
        <w:t>smo v celoti seznanjeni z obsegom in zahtevnostjo javnega naročila,</w:t>
      </w:r>
    </w:p>
    <w:p w14:paraId="6ED7FFC0" w14:textId="77777777" w:rsidR="00DD3416" w:rsidRPr="0040545F" w:rsidRDefault="00DD3416" w:rsidP="00DA38E0">
      <w:pPr>
        <w:numPr>
          <w:ilvl w:val="0"/>
          <w:numId w:val="18"/>
        </w:numPr>
        <w:jc w:val="both"/>
      </w:pPr>
      <w:r w:rsidRPr="0040545F">
        <w:t>ne bomo imeli do naročnika kakršnegakoli odškodninskega zahtevka, če ne bomo izbrani za izvedbo javnega naročila,</w:t>
      </w:r>
    </w:p>
    <w:p w14:paraId="6F7B5FA9" w14:textId="77777777" w:rsidR="00DD3416" w:rsidRPr="0040545F" w:rsidRDefault="00DD3416" w:rsidP="00DA38E0">
      <w:pPr>
        <w:numPr>
          <w:ilvl w:val="0"/>
          <w:numId w:val="18"/>
        </w:numPr>
        <w:jc w:val="both"/>
      </w:pPr>
      <w:r w:rsidRPr="0040545F">
        <w:t>smo podali resnične oz. verodostojne izjave,</w:t>
      </w:r>
    </w:p>
    <w:p w14:paraId="6B11BA6C" w14:textId="77777777" w:rsidR="00DD3416" w:rsidRPr="0040545F" w:rsidRDefault="00DD3416" w:rsidP="00DA38E0">
      <w:pPr>
        <w:numPr>
          <w:ilvl w:val="0"/>
          <w:numId w:val="1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14:paraId="2229ADF5" w14:textId="77777777" w:rsidR="00DD3416" w:rsidRPr="0040545F" w:rsidRDefault="00DD3416" w:rsidP="00DA38E0">
      <w:pPr>
        <w:numPr>
          <w:ilvl w:val="0"/>
          <w:numId w:val="1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403590F" w14:textId="77777777" w:rsidR="00DD3416" w:rsidRPr="0040545F" w:rsidRDefault="00DD3416" w:rsidP="00DA38E0">
      <w:pPr>
        <w:numPr>
          <w:ilvl w:val="0"/>
          <w:numId w:val="18"/>
        </w:numPr>
        <w:jc w:val="both"/>
        <w:textAlignment w:val="baseline"/>
        <w:rPr>
          <w:rFonts w:cs="Arial"/>
        </w:rPr>
      </w:pPr>
      <w:r w:rsidRPr="0040545F">
        <w:rPr>
          <w:rFonts w:cs="Arial"/>
        </w:rPr>
        <w:t>soglašamo, da lahko naročnik napačno zapisano stopnjo DDV popravi v pravilno.</w:t>
      </w:r>
    </w:p>
    <w:p w14:paraId="7F7C721B" w14:textId="77777777" w:rsidR="00DD3416" w:rsidRPr="0040545F" w:rsidRDefault="00DD3416" w:rsidP="008A4E68">
      <w:pPr>
        <w:rPr>
          <w:rFonts w:cs="Arial"/>
        </w:rPr>
      </w:pPr>
    </w:p>
    <w:p w14:paraId="643277F5" w14:textId="77777777" w:rsidR="00DD3416" w:rsidRPr="0040545F" w:rsidRDefault="00DD3416" w:rsidP="008A4E68">
      <w:pPr>
        <w:rPr>
          <w:rFonts w:cs="Arial"/>
        </w:rPr>
      </w:pPr>
    </w:p>
    <w:p w14:paraId="7F30DF78" w14:textId="77777777" w:rsidR="00DD3416" w:rsidRPr="0040545F" w:rsidRDefault="00DD3416" w:rsidP="008A4E68"/>
    <w:tbl>
      <w:tblPr>
        <w:tblW w:w="0" w:type="auto"/>
        <w:tblCellMar>
          <w:left w:w="0" w:type="dxa"/>
          <w:right w:w="0" w:type="dxa"/>
        </w:tblCellMar>
        <w:tblLook w:val="04A0" w:firstRow="1" w:lastRow="0" w:firstColumn="1" w:lastColumn="0" w:noHBand="0" w:noVBand="1"/>
      </w:tblPr>
      <w:tblGrid>
        <w:gridCol w:w="3430"/>
        <w:gridCol w:w="2067"/>
        <w:gridCol w:w="3573"/>
      </w:tblGrid>
      <w:tr w:rsidR="00DD3416" w:rsidRPr="0040545F" w14:paraId="08CB0CB9" w14:textId="77777777" w:rsidTr="008A4E68">
        <w:tc>
          <w:tcPr>
            <w:tcW w:w="3430" w:type="dxa"/>
            <w:hideMark/>
          </w:tcPr>
          <w:p w14:paraId="10FA0D43" w14:textId="77777777" w:rsidR="00DD3416" w:rsidRPr="0040545F" w:rsidRDefault="00DD3416" w:rsidP="00DD3416">
            <w:pPr>
              <w:jc w:val="both"/>
              <w:rPr>
                <w:rFonts w:cs="Arial"/>
                <w:color w:val="000000"/>
                <w:szCs w:val="24"/>
                <w:lang w:eastAsia="en-US"/>
              </w:rPr>
            </w:pPr>
            <w:r w:rsidRPr="0040545F">
              <w:rPr>
                <w:rFonts w:cs="Arial"/>
                <w:color w:val="000000"/>
              </w:rPr>
              <w:t>Datum in kraj:</w:t>
            </w:r>
          </w:p>
        </w:tc>
        <w:tc>
          <w:tcPr>
            <w:tcW w:w="2067" w:type="dxa"/>
          </w:tcPr>
          <w:p w14:paraId="63DB70D2" w14:textId="77777777" w:rsidR="00DD3416" w:rsidRPr="0040545F" w:rsidRDefault="00DD3416" w:rsidP="00DD3416">
            <w:pPr>
              <w:jc w:val="both"/>
              <w:rPr>
                <w:rFonts w:cs="Arial"/>
                <w:color w:val="000000"/>
                <w:szCs w:val="24"/>
                <w:lang w:eastAsia="en-US"/>
              </w:rPr>
            </w:pPr>
          </w:p>
        </w:tc>
        <w:tc>
          <w:tcPr>
            <w:tcW w:w="3573" w:type="dxa"/>
            <w:hideMark/>
          </w:tcPr>
          <w:p w14:paraId="74840BF1" w14:textId="77777777" w:rsidR="00DD3416" w:rsidRPr="0040545F" w:rsidRDefault="00DD3416" w:rsidP="00DD3416">
            <w:pPr>
              <w:jc w:val="both"/>
              <w:rPr>
                <w:rFonts w:cs="Arial"/>
                <w:color w:val="000000"/>
                <w:szCs w:val="24"/>
                <w:lang w:eastAsia="en-US"/>
              </w:rPr>
            </w:pPr>
            <w:r w:rsidRPr="0040545F">
              <w:rPr>
                <w:rFonts w:cs="Arial"/>
                <w:color w:val="000000"/>
              </w:rPr>
              <w:t>Žig in podpis ponudnika:</w:t>
            </w:r>
          </w:p>
        </w:tc>
      </w:tr>
      <w:tr w:rsidR="00DD3416" w:rsidRPr="0040545F" w14:paraId="45F34AD9" w14:textId="77777777" w:rsidTr="008A4E68">
        <w:tc>
          <w:tcPr>
            <w:tcW w:w="3430" w:type="dxa"/>
            <w:tcBorders>
              <w:top w:val="nil"/>
              <w:left w:val="nil"/>
              <w:bottom w:val="single" w:sz="4" w:space="0" w:color="auto"/>
              <w:right w:val="nil"/>
            </w:tcBorders>
          </w:tcPr>
          <w:p w14:paraId="70B3C588" w14:textId="77777777" w:rsidR="00DD3416" w:rsidRPr="0040545F" w:rsidRDefault="00DD3416" w:rsidP="00DD3416">
            <w:pPr>
              <w:rPr>
                <w:rFonts w:cs="Arial"/>
                <w:color w:val="000000"/>
                <w:szCs w:val="24"/>
                <w:lang w:eastAsia="en-US"/>
              </w:rPr>
            </w:pPr>
          </w:p>
          <w:p w14:paraId="3BADF8AE" w14:textId="77777777" w:rsidR="00DD3416" w:rsidRPr="0040545F" w:rsidRDefault="00DD3416" w:rsidP="00DD3416">
            <w:pPr>
              <w:jc w:val="both"/>
              <w:rPr>
                <w:rFonts w:cs="Arial"/>
                <w:color w:val="000000"/>
                <w:szCs w:val="24"/>
                <w:lang w:eastAsia="en-US"/>
              </w:rPr>
            </w:pPr>
          </w:p>
        </w:tc>
        <w:tc>
          <w:tcPr>
            <w:tcW w:w="2067" w:type="dxa"/>
          </w:tcPr>
          <w:p w14:paraId="1C29F1DF" w14:textId="77777777" w:rsidR="00DD3416" w:rsidRPr="0040545F" w:rsidRDefault="00DD3416" w:rsidP="00DD3416">
            <w:pPr>
              <w:rPr>
                <w:color w:val="FFFFFF"/>
                <w:szCs w:val="24"/>
                <w:lang w:eastAsia="en-US"/>
              </w:rPr>
            </w:pPr>
          </w:p>
          <w:p w14:paraId="1030B681" w14:textId="77777777" w:rsidR="00DD3416" w:rsidRPr="0040545F" w:rsidRDefault="00DD3416" w:rsidP="00DD3416">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14:paraId="37D63912" w14:textId="77777777" w:rsidR="00DD3416" w:rsidRPr="0040545F" w:rsidRDefault="00DD3416" w:rsidP="00DD3416">
            <w:pPr>
              <w:rPr>
                <w:rFonts w:cs="Arial"/>
                <w:color w:val="000000"/>
                <w:szCs w:val="24"/>
                <w:lang w:eastAsia="en-US"/>
              </w:rPr>
            </w:pPr>
          </w:p>
          <w:p w14:paraId="305848F2" w14:textId="77777777" w:rsidR="00DD3416" w:rsidRPr="0040545F" w:rsidRDefault="00DD3416" w:rsidP="00DD3416">
            <w:pPr>
              <w:jc w:val="both"/>
              <w:rPr>
                <w:rFonts w:cs="Arial"/>
                <w:color w:val="000000"/>
                <w:szCs w:val="24"/>
                <w:lang w:eastAsia="en-US"/>
              </w:rPr>
            </w:pPr>
          </w:p>
        </w:tc>
      </w:tr>
    </w:tbl>
    <w:p w14:paraId="218B45FE" w14:textId="77777777" w:rsidR="00DD3416" w:rsidRPr="0040545F" w:rsidRDefault="00DD3416" w:rsidP="008A4E68">
      <w:pPr>
        <w:rPr>
          <w:color w:val="FFFFFF"/>
          <w:lang w:eastAsia="en-US"/>
        </w:rPr>
      </w:pPr>
    </w:p>
    <w:p w14:paraId="7708EEF9" w14:textId="77777777" w:rsidR="00DD3416" w:rsidRPr="0040545F" w:rsidRDefault="00DD3416" w:rsidP="008A4E68">
      <w:pPr>
        <w:rPr>
          <w:color w:val="FFFFFF"/>
          <w:lang w:eastAsia="en-US"/>
        </w:rPr>
      </w:pPr>
    </w:p>
    <w:p w14:paraId="2CC4AE29" w14:textId="77777777" w:rsidR="00DD3416" w:rsidRPr="0040545F" w:rsidRDefault="00DD3416" w:rsidP="008A4E68">
      <w:pPr>
        <w:rPr>
          <w:color w:val="FFFFFF"/>
          <w:lang w:eastAsia="en-US"/>
        </w:rPr>
      </w:pPr>
    </w:p>
    <w:p w14:paraId="105A1D5C" w14:textId="77777777" w:rsidR="00DD3416" w:rsidRPr="0040545F" w:rsidRDefault="00DD3416" w:rsidP="008A4E68">
      <w:pPr>
        <w:rPr>
          <w:color w:val="FFFFFF"/>
          <w:lang w:eastAsia="en-US"/>
        </w:rPr>
      </w:pPr>
    </w:p>
    <w:p w14:paraId="6C250A51" w14:textId="77777777" w:rsidR="00DD3416" w:rsidRPr="0040545F" w:rsidRDefault="00DD3416" w:rsidP="008A4E68">
      <w:pPr>
        <w:rPr>
          <w:color w:val="FFFFFF"/>
          <w:lang w:eastAsia="en-US"/>
        </w:rPr>
      </w:pPr>
    </w:p>
    <w:p w14:paraId="6409B298" w14:textId="77777777" w:rsidR="00DD3416" w:rsidRPr="0040545F" w:rsidRDefault="00DD3416" w:rsidP="008A4E68">
      <w:pPr>
        <w:rPr>
          <w:color w:val="FFFFFF"/>
          <w:lang w:eastAsia="en-US"/>
        </w:rPr>
      </w:pPr>
    </w:p>
    <w:p w14:paraId="63156415" w14:textId="77777777" w:rsidR="00DD3416" w:rsidRPr="0040545F" w:rsidRDefault="00DD3416" w:rsidP="008A4E68">
      <w:pPr>
        <w:rPr>
          <w:color w:val="FFFFFF"/>
          <w:lang w:eastAsia="en-US"/>
        </w:rPr>
      </w:pPr>
    </w:p>
    <w:p w14:paraId="46AD64ED" w14:textId="77777777" w:rsidR="00DD3416" w:rsidRPr="0040545F" w:rsidRDefault="00DD3416" w:rsidP="008A4E68">
      <w:pPr>
        <w:rPr>
          <w:color w:val="FFFFFF"/>
          <w:lang w:eastAsia="en-US"/>
        </w:rPr>
      </w:pPr>
    </w:p>
    <w:p w14:paraId="0505B623" w14:textId="77777777" w:rsidR="00DD3416" w:rsidRPr="0040545F" w:rsidRDefault="00DD3416" w:rsidP="00DD3416">
      <w:pPr>
        <w:rPr>
          <w:color w:val="FFFFFF"/>
          <w:lang w:eastAsia="en-US"/>
        </w:rPr>
      </w:pPr>
    </w:p>
    <w:p w14:paraId="47290E9E" w14:textId="77777777" w:rsidR="00DD3416" w:rsidRDefault="00DD3416">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CED" w14:paraId="03CEC0A6" w14:textId="77777777" w:rsidTr="00035CED">
        <w:tc>
          <w:tcPr>
            <w:tcW w:w="1740" w:type="dxa"/>
            <w:tcBorders>
              <w:top w:val="single" w:sz="4" w:space="0" w:color="000000"/>
              <w:left w:val="single" w:sz="4" w:space="0" w:color="000000"/>
              <w:bottom w:val="single" w:sz="4" w:space="0" w:color="000000"/>
              <w:right w:val="single" w:sz="4" w:space="0" w:color="000000"/>
            </w:tcBorders>
            <w:vAlign w:val="center"/>
            <w:hideMark/>
          </w:tcPr>
          <w:p w14:paraId="0D229C31" w14:textId="77777777" w:rsidR="00035CED" w:rsidRDefault="00035CED">
            <w:pPr>
              <w:jc w:val="both"/>
              <w:rPr>
                <w:b/>
                <w:szCs w:val="24"/>
                <w:lang w:eastAsia="en-US"/>
              </w:rPr>
            </w:pPr>
            <w:r>
              <w:rPr>
                <w:b/>
              </w:rPr>
              <w:lastRenderedPageBreak/>
              <w:t>Obrazec št. 1A</w:t>
            </w:r>
          </w:p>
        </w:tc>
      </w:tr>
    </w:tbl>
    <w:p w14:paraId="2DC1404D" w14:textId="77777777" w:rsidR="00035CED" w:rsidRDefault="00035CED" w:rsidP="00035CED">
      <w:pPr>
        <w:rPr>
          <w:rFonts w:cs="Arial"/>
          <w:noProof/>
          <w:color w:val="000000"/>
          <w:lang w:eastAsia="en-US"/>
        </w:rPr>
      </w:pPr>
    </w:p>
    <w:p w14:paraId="69CC92F3" w14:textId="77777777" w:rsidR="00035CED" w:rsidRDefault="00035CED" w:rsidP="00035CED">
      <w:pPr>
        <w:pStyle w:val="Header"/>
        <w:jc w:val="center"/>
        <w:rPr>
          <w:rFonts w:cs="Arial"/>
          <w:b/>
          <w:sz w:val="24"/>
        </w:rPr>
      </w:pPr>
      <w:r>
        <w:rPr>
          <w:rFonts w:cs="Arial"/>
          <w:b/>
          <w:sz w:val="24"/>
        </w:rPr>
        <w:t>IZJAVA O SKUPNI PONUDBI IN POOBLASTILO ZA PODPIS PONUDBE – SKUPINA PONUDNIKOV</w:t>
      </w:r>
    </w:p>
    <w:p w14:paraId="682E7155" w14:textId="77777777" w:rsidR="00035CED" w:rsidRDefault="00035CED" w:rsidP="00035CED">
      <w:pPr>
        <w:pStyle w:val="BodyText3"/>
        <w:rPr>
          <w:rFonts w:cs="Arial"/>
        </w:rPr>
      </w:pPr>
    </w:p>
    <w:p w14:paraId="58BEA9C9" w14:textId="77777777" w:rsidR="00035CED" w:rsidRDefault="00035CED" w:rsidP="00035CED">
      <w:pPr>
        <w:pStyle w:val="BodyText3"/>
        <w:rPr>
          <w:rFonts w:cs="Arial"/>
        </w:rPr>
      </w:pPr>
    </w:p>
    <w:p w14:paraId="2584710B" w14:textId="77777777" w:rsidR="00035CED" w:rsidRDefault="00035CED" w:rsidP="00035CED">
      <w:pPr>
        <w:pStyle w:val="BodyText3"/>
        <w:jc w:val="center"/>
        <w:rPr>
          <w:rFonts w:cs="Arial"/>
          <w:b/>
        </w:rPr>
      </w:pPr>
      <w:r>
        <w:rPr>
          <w:rFonts w:cs="Arial"/>
          <w:b/>
        </w:rPr>
        <w:t>IZJAVA IN POOBLASTILO</w:t>
      </w:r>
    </w:p>
    <w:p w14:paraId="64F1717C" w14:textId="77777777" w:rsidR="00035CED" w:rsidRDefault="00035CED" w:rsidP="00035CED">
      <w:pPr>
        <w:pStyle w:val="BodyText3"/>
        <w:rPr>
          <w:rFonts w:cs="Arial"/>
          <w:b/>
        </w:rPr>
      </w:pPr>
    </w:p>
    <w:p w14:paraId="1D9B8E9F" w14:textId="77777777" w:rsidR="00035CED" w:rsidRDefault="00035CED" w:rsidP="00035CED">
      <w:pPr>
        <w:rPr>
          <w:rFonts w:cs="Arial"/>
          <w:b/>
        </w:rPr>
      </w:pPr>
      <w:r>
        <w:rPr>
          <w:rFonts w:cs="Arial"/>
        </w:rPr>
        <w:t xml:space="preserve">V zvezi z javnim naročilom </w:t>
      </w:r>
      <w:r>
        <w:rPr>
          <w:rFonts w:cs="Arial"/>
          <w:b/>
        </w:rPr>
        <w:t>»</w:t>
      </w:r>
      <w:r w:rsidR="00775584" w:rsidRPr="00813A52">
        <w:rPr>
          <w:rFonts w:cs="Arial"/>
          <w:b/>
        </w:rPr>
        <w:t>Najem PET/CT skenerja s pripadajočo opremo, ureditvijo prostora ter preureditvijo čakalnice</w:t>
      </w:r>
      <w:r>
        <w:rPr>
          <w:rFonts w:cs="Arial"/>
          <w:b/>
        </w:rPr>
        <w:t>«</w:t>
      </w:r>
      <w:r>
        <w:rPr>
          <w:rFonts w:cs="Arial"/>
        </w:rPr>
        <w:t xml:space="preserve"> naročnika Onkološki inštitut Ljubljana, izjavljamo:</w:t>
      </w:r>
    </w:p>
    <w:p w14:paraId="73BB24CD" w14:textId="77777777" w:rsidR="00035CED" w:rsidRDefault="00035CED" w:rsidP="00035CED">
      <w:pPr>
        <w:rPr>
          <w:rFonts w:cs="Arial"/>
        </w:rPr>
      </w:pPr>
      <w:r>
        <w:rPr>
          <w:rFonts w:cs="Arial"/>
        </w:rPr>
        <w:t>- da pri ponudbi oziroma izvedbi tega naročila nastopamo skupaj,</w:t>
      </w:r>
    </w:p>
    <w:p w14:paraId="6D7FD1C5" w14:textId="77777777" w:rsidR="00035CED" w:rsidRDefault="00035CED" w:rsidP="00035CED">
      <w:pPr>
        <w:rPr>
          <w:rFonts w:cs="Arial"/>
        </w:rPr>
      </w:pPr>
      <w:r>
        <w:rPr>
          <w:rFonts w:cs="Arial"/>
        </w:rPr>
        <w:t>- da za izvedbo predmetnega naročila odgovarjamo solidarno.</w:t>
      </w:r>
    </w:p>
    <w:p w14:paraId="5B9F51CD" w14:textId="77777777" w:rsidR="00035CED" w:rsidRDefault="00035CED" w:rsidP="00035CED">
      <w:pPr>
        <w:rPr>
          <w:rFonts w:cs="Arial"/>
        </w:rPr>
      </w:pPr>
    </w:p>
    <w:p w14:paraId="0A11FA38" w14:textId="77777777" w:rsidR="00035CED" w:rsidRDefault="00035CED" w:rsidP="00035CED">
      <w:pPr>
        <w:rPr>
          <w:rFonts w:cs="Arial"/>
        </w:rPr>
      </w:pPr>
      <w:r>
        <w:rPr>
          <w:rFonts w:cs="Arial"/>
        </w:rPr>
        <w:t>Kot zakoniti zastopniki podjetij, ki oddajajo skupno ponudbo, pooblaščamo:</w:t>
      </w:r>
    </w:p>
    <w:p w14:paraId="6EB8FA87" w14:textId="77777777" w:rsidR="00035CED" w:rsidRDefault="00035CED" w:rsidP="00035CED">
      <w:pPr>
        <w:rPr>
          <w:rFonts w:cs="Arial"/>
        </w:rPr>
      </w:pPr>
    </w:p>
    <w:p w14:paraId="496FF21F" w14:textId="77777777" w:rsidR="00035CED" w:rsidRDefault="00035CED" w:rsidP="00035CED">
      <w:pPr>
        <w:rPr>
          <w:rFonts w:cs="Arial"/>
        </w:rPr>
      </w:pPr>
      <w:r>
        <w:rPr>
          <w:rFonts w:cs="Arial"/>
        </w:rPr>
        <w:t>Podjetje: ___________________________________</w:t>
      </w:r>
    </w:p>
    <w:p w14:paraId="66A86A73" w14:textId="77777777" w:rsidR="00035CED" w:rsidRDefault="00035CED" w:rsidP="00035CED">
      <w:pPr>
        <w:rPr>
          <w:rFonts w:cs="Arial"/>
        </w:rPr>
      </w:pPr>
    </w:p>
    <w:p w14:paraId="660899CA" w14:textId="77777777" w:rsidR="00035CED" w:rsidRDefault="00035CED" w:rsidP="00035CED">
      <w:pPr>
        <w:rPr>
          <w:rFonts w:cs="Arial"/>
        </w:rPr>
      </w:pPr>
      <w:r>
        <w:rPr>
          <w:rFonts w:cs="Arial"/>
        </w:rPr>
        <w:t>Ime in priimek zakonitega zastopnika: _________________________________,</w:t>
      </w:r>
    </w:p>
    <w:p w14:paraId="7300B651" w14:textId="77777777" w:rsidR="00035CED" w:rsidRDefault="00035CED" w:rsidP="00035CED">
      <w:pPr>
        <w:rPr>
          <w:rFonts w:cs="Arial"/>
        </w:rPr>
      </w:pPr>
    </w:p>
    <w:p w14:paraId="7D5F3CC1" w14:textId="77777777" w:rsidR="00035CED" w:rsidRDefault="00035CED" w:rsidP="00035CED">
      <w:pPr>
        <w:rPr>
          <w:rFonts w:cs="Arial"/>
          <w:b/>
        </w:rPr>
      </w:pPr>
      <w:r>
        <w:rPr>
          <w:rFonts w:cs="Arial"/>
        </w:rPr>
        <w:t>da v imenu vseh ponudnikov podpiše ponudbo in nas zastopa nasproti naročniku v predmetnem postopku.</w:t>
      </w:r>
    </w:p>
    <w:p w14:paraId="49AAB7B7" w14:textId="77777777" w:rsidR="00035CED" w:rsidRDefault="00035CED" w:rsidP="00035CED">
      <w:pPr>
        <w:pStyle w:val="BodyText3"/>
        <w:rPr>
          <w:rFonts w:cs="Arial"/>
        </w:rPr>
      </w:pPr>
    </w:p>
    <w:p w14:paraId="3556CE35" w14:textId="77777777" w:rsidR="00035CED" w:rsidRDefault="00035CED" w:rsidP="00035CED">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2"/>
        <w:gridCol w:w="2303"/>
        <w:gridCol w:w="2303"/>
      </w:tblGrid>
      <w:tr w:rsidR="00035CED" w14:paraId="511619D3" w14:textId="77777777" w:rsidTr="00035CED">
        <w:tc>
          <w:tcPr>
            <w:tcW w:w="2302" w:type="dxa"/>
            <w:tcBorders>
              <w:top w:val="single" w:sz="4" w:space="0" w:color="auto"/>
              <w:left w:val="single" w:sz="4" w:space="0" w:color="auto"/>
              <w:bottom w:val="single" w:sz="4" w:space="0" w:color="auto"/>
              <w:right w:val="single" w:sz="4" w:space="0" w:color="auto"/>
            </w:tcBorders>
            <w:vAlign w:val="center"/>
            <w:hideMark/>
          </w:tcPr>
          <w:p w14:paraId="5E31A237" w14:textId="77777777" w:rsidR="00035CED" w:rsidRDefault="00035CED">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31290574" w14:textId="77777777" w:rsidR="00035CED" w:rsidRDefault="00035CED">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DC2F515" w14:textId="77777777" w:rsidR="00035CED" w:rsidRDefault="00035CED">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B40D41D" w14:textId="77777777" w:rsidR="00035CED" w:rsidRDefault="00035CED">
            <w:pPr>
              <w:pStyle w:val="BodyText3"/>
              <w:jc w:val="center"/>
              <w:rPr>
                <w:rFonts w:cs="Arial"/>
                <w:b/>
              </w:rPr>
            </w:pPr>
            <w:r>
              <w:rPr>
                <w:rFonts w:cs="Arial"/>
                <w:b/>
              </w:rPr>
              <w:t>Kraj in datum</w:t>
            </w:r>
          </w:p>
        </w:tc>
      </w:tr>
      <w:tr w:rsidR="00035CED" w14:paraId="352A5CC6" w14:textId="77777777" w:rsidTr="00035CED">
        <w:trPr>
          <w:trHeight w:val="1134"/>
        </w:trPr>
        <w:tc>
          <w:tcPr>
            <w:tcW w:w="2302" w:type="dxa"/>
            <w:tcBorders>
              <w:top w:val="single" w:sz="4" w:space="0" w:color="auto"/>
              <w:left w:val="single" w:sz="4" w:space="0" w:color="auto"/>
              <w:bottom w:val="single" w:sz="4" w:space="0" w:color="auto"/>
              <w:right w:val="single" w:sz="4" w:space="0" w:color="auto"/>
            </w:tcBorders>
          </w:tcPr>
          <w:p w14:paraId="57E9A3D2" w14:textId="77777777" w:rsidR="00035CED" w:rsidRDefault="00035CED">
            <w:pPr>
              <w:pStyle w:val="BodyText3"/>
              <w:jc w:val="center"/>
              <w:rPr>
                <w:rFonts w:cs="Arial"/>
              </w:rPr>
            </w:pPr>
            <w:r>
              <w:rPr>
                <w:rFonts w:cs="Arial"/>
              </w:rPr>
              <w:t>Vodilno podjetje:</w:t>
            </w:r>
          </w:p>
          <w:p w14:paraId="393E85E8" w14:textId="77777777" w:rsidR="00035CED" w:rsidRDefault="00035CED">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2EA3EE39"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1F6CB7C"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53E93886" w14:textId="77777777" w:rsidR="00035CED" w:rsidRDefault="00035CED">
            <w:pPr>
              <w:pStyle w:val="BodyText3"/>
              <w:jc w:val="center"/>
              <w:rPr>
                <w:rFonts w:cs="Arial"/>
              </w:rPr>
            </w:pPr>
          </w:p>
        </w:tc>
      </w:tr>
      <w:tr w:rsidR="00035CED" w14:paraId="53556937" w14:textId="77777777" w:rsidTr="00035CED">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535E794" w14:textId="77777777" w:rsidR="00035CED" w:rsidRDefault="00035CED">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7001F5D3"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640906C"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5F140F2" w14:textId="77777777" w:rsidR="00035CED" w:rsidRDefault="00035CED">
            <w:pPr>
              <w:pStyle w:val="BodyText3"/>
              <w:jc w:val="center"/>
              <w:rPr>
                <w:rFonts w:cs="Arial"/>
              </w:rPr>
            </w:pPr>
          </w:p>
        </w:tc>
      </w:tr>
      <w:tr w:rsidR="00035CED" w14:paraId="3389795E" w14:textId="77777777" w:rsidTr="00035CED">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EB25300" w14:textId="77777777" w:rsidR="00035CED" w:rsidRDefault="00035CED">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A26EFAE"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2C5C764"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87F37B9" w14:textId="77777777" w:rsidR="00035CED" w:rsidRDefault="00035CED">
            <w:pPr>
              <w:pStyle w:val="BodyText3"/>
              <w:jc w:val="center"/>
              <w:rPr>
                <w:rFonts w:cs="Arial"/>
              </w:rPr>
            </w:pPr>
          </w:p>
        </w:tc>
      </w:tr>
      <w:tr w:rsidR="00035CED" w14:paraId="21ED23F0" w14:textId="77777777" w:rsidTr="00035CED">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C01D7BA" w14:textId="77777777" w:rsidR="00035CED" w:rsidRDefault="00035CED">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DBDC679"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473E9DE" w14:textId="77777777" w:rsidR="00035CED" w:rsidRDefault="00035CE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DDFE8A7" w14:textId="77777777" w:rsidR="00035CED" w:rsidRDefault="00035CED">
            <w:pPr>
              <w:pStyle w:val="BodyText3"/>
              <w:jc w:val="center"/>
              <w:rPr>
                <w:rFonts w:cs="Arial"/>
              </w:rPr>
            </w:pPr>
          </w:p>
        </w:tc>
      </w:tr>
    </w:tbl>
    <w:p w14:paraId="21887CCA" w14:textId="77777777" w:rsidR="00035CED" w:rsidRDefault="00035CED" w:rsidP="00035CED">
      <w:pPr>
        <w:pStyle w:val="BodyText3"/>
        <w:rPr>
          <w:rFonts w:cs="Arial"/>
        </w:rPr>
      </w:pPr>
    </w:p>
    <w:p w14:paraId="0C28199E" w14:textId="77777777" w:rsidR="00035CED" w:rsidRDefault="00035CED" w:rsidP="00035CED">
      <w:pPr>
        <w:pStyle w:val="BodyText3"/>
        <w:rPr>
          <w:rFonts w:cs="Arial"/>
        </w:rPr>
      </w:pPr>
      <w:r>
        <w:rPr>
          <w:rFonts w:cs="Arial"/>
        </w:rPr>
        <w:t>Zavedamo se, da lahko kot ponudnik nastopamo zgolj v eni ponudbi. V primeru, da ponudnik nastopa v več ponudbah hkrati diskvalificira vse ponudbe v katerih nastopa.</w:t>
      </w:r>
    </w:p>
    <w:p w14:paraId="796B79C4" w14:textId="77777777" w:rsidR="00035CED" w:rsidRDefault="00035CED" w:rsidP="00035CED">
      <w:pPr>
        <w:pStyle w:val="BodyText3"/>
        <w:rPr>
          <w:rFonts w:cs="Arial"/>
        </w:rPr>
      </w:pPr>
    </w:p>
    <w:p w14:paraId="2B2B5D53" w14:textId="77777777" w:rsidR="00035CED" w:rsidRDefault="00035CED" w:rsidP="00035CED">
      <w:pPr>
        <w:pStyle w:val="BodyText3"/>
        <w:rPr>
          <w:rFonts w:cs="Arial"/>
        </w:rPr>
      </w:pPr>
      <w:r>
        <w:rPr>
          <w:rFonts w:cs="Arial"/>
        </w:rPr>
        <w:t>Kraj in datum:________________________</w:t>
      </w:r>
    </w:p>
    <w:p w14:paraId="39A7FC37" w14:textId="77777777" w:rsidR="00035CED" w:rsidRDefault="00035CED" w:rsidP="00035CED">
      <w:pPr>
        <w:pStyle w:val="BodyText3"/>
        <w:rPr>
          <w:rFonts w:cs="Arial"/>
        </w:rPr>
      </w:pPr>
    </w:p>
    <w:p w14:paraId="7C839342" w14:textId="77777777" w:rsidR="00035CED" w:rsidRDefault="00035CED" w:rsidP="00035CED">
      <w:pPr>
        <w:pStyle w:val="BodyText3"/>
        <w:rPr>
          <w:rFonts w:cs="Arial"/>
        </w:rPr>
      </w:pPr>
    </w:p>
    <w:p w14:paraId="5EB53D8A" w14:textId="77777777" w:rsidR="00035CED" w:rsidRDefault="00035CED" w:rsidP="00035CED">
      <w:r>
        <w:tab/>
      </w:r>
      <w:r>
        <w:tab/>
      </w:r>
      <w:r>
        <w:tab/>
      </w:r>
      <w:r>
        <w:tab/>
        <w:t xml:space="preserve">                      Podpis in žig pooblaščenca:______________________</w:t>
      </w:r>
    </w:p>
    <w:p w14:paraId="6A06CCFE" w14:textId="77777777" w:rsidR="00035CED" w:rsidRDefault="00035CED" w:rsidP="00035CED">
      <w:pPr>
        <w:autoSpaceDE w:val="0"/>
        <w:autoSpaceDN w:val="0"/>
        <w:adjustRightInd w:val="0"/>
        <w:rPr>
          <w:rFonts w:cs="Arial"/>
          <w:color w:val="000000"/>
          <w:sz w:val="16"/>
          <w:szCs w:val="16"/>
        </w:rPr>
      </w:pPr>
    </w:p>
    <w:p w14:paraId="21F321C3" w14:textId="77777777" w:rsidR="00035CED" w:rsidRDefault="00035CED" w:rsidP="00035CED">
      <w:pPr>
        <w:rPr>
          <w:rFonts w:cs="Arial"/>
        </w:rPr>
      </w:pPr>
      <w:r>
        <w:rPr>
          <w:rFonts w:cs="Arial"/>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A1C23" w:rsidRPr="0040545F" w14:paraId="7D49644B" w14:textId="77777777" w:rsidTr="008A4E68">
        <w:tc>
          <w:tcPr>
            <w:tcW w:w="1559" w:type="dxa"/>
            <w:tcBorders>
              <w:top w:val="single" w:sz="4" w:space="0" w:color="000000"/>
              <w:left w:val="single" w:sz="4" w:space="0" w:color="000000"/>
              <w:bottom w:val="single" w:sz="4" w:space="0" w:color="000000"/>
              <w:right w:val="single" w:sz="4" w:space="0" w:color="000000"/>
            </w:tcBorders>
            <w:vAlign w:val="center"/>
            <w:hideMark/>
          </w:tcPr>
          <w:p w14:paraId="0763087D" w14:textId="77777777" w:rsidR="009A1C23" w:rsidRPr="0040545F" w:rsidRDefault="009A1C23" w:rsidP="008A4E68">
            <w:pPr>
              <w:jc w:val="both"/>
              <w:rPr>
                <w:b/>
                <w:szCs w:val="24"/>
                <w:lang w:eastAsia="en-US"/>
              </w:rPr>
            </w:pPr>
            <w:r w:rsidRPr="0040545F">
              <w:rPr>
                <w:rFonts w:cs="Arial"/>
                <w:b/>
              </w:rPr>
              <w:lastRenderedPageBreak/>
              <w:br w:type="page"/>
            </w:r>
            <w:r w:rsidRPr="0040545F">
              <w:rPr>
                <w:b/>
              </w:rPr>
              <w:t>Obrazec št. 2</w:t>
            </w:r>
          </w:p>
        </w:tc>
      </w:tr>
    </w:tbl>
    <w:p w14:paraId="03999CFE" w14:textId="77777777" w:rsidR="009A1C23" w:rsidRPr="0040545F" w:rsidRDefault="009A1C23" w:rsidP="009A1C23">
      <w:pPr>
        <w:rPr>
          <w:rFonts w:cs="Arial"/>
          <w:lang w:eastAsia="en-US"/>
        </w:rPr>
      </w:pPr>
    </w:p>
    <w:p w14:paraId="3728669C" w14:textId="77777777" w:rsidR="009A1C23" w:rsidRPr="0040545F" w:rsidRDefault="009A1C23" w:rsidP="009A1C23">
      <w:pPr>
        <w:jc w:val="both"/>
        <w:rPr>
          <w:rFonts w:cs="Arial"/>
          <w:b/>
          <w:sz w:val="24"/>
        </w:rPr>
      </w:pPr>
    </w:p>
    <w:p w14:paraId="23F53A34" w14:textId="77777777" w:rsidR="009A1C23" w:rsidRDefault="009A1C23" w:rsidP="009A1C23">
      <w:pPr>
        <w:jc w:val="center"/>
        <w:rPr>
          <w:rFonts w:cs="Arial"/>
          <w:b/>
          <w:sz w:val="24"/>
        </w:rPr>
      </w:pPr>
      <w:r w:rsidRPr="0040545F">
        <w:rPr>
          <w:rFonts w:cs="Arial"/>
          <w:b/>
          <w:sz w:val="24"/>
        </w:rPr>
        <w:t>PONUDBENI PREDRAČUN – POVZETEK (rekapitulacija)</w:t>
      </w:r>
    </w:p>
    <w:p w14:paraId="11C693F7" w14:textId="77777777" w:rsidR="00CF3967" w:rsidRDefault="00CF3967" w:rsidP="009A1C23">
      <w:pPr>
        <w:jc w:val="center"/>
        <w:rPr>
          <w:rFonts w:cs="Arial"/>
          <w:b/>
          <w:sz w:val="24"/>
        </w:rPr>
      </w:pPr>
    </w:p>
    <w:p w14:paraId="0A27319E" w14:textId="77777777" w:rsidR="009A1C23" w:rsidRDefault="00CF3967" w:rsidP="009A1C23">
      <w:pPr>
        <w:jc w:val="center"/>
        <w:rPr>
          <w:rFonts w:cs="Arial"/>
          <w:b/>
          <w:sz w:val="24"/>
        </w:rPr>
      </w:pPr>
      <w:r w:rsidRPr="00813A52">
        <w:rPr>
          <w:rFonts w:cs="Arial"/>
          <w:b/>
        </w:rPr>
        <w:t>Najem PET/CT skenerja s pripadajočo opremo, ureditvijo prostora ter preureditvijo čakalnice</w:t>
      </w:r>
    </w:p>
    <w:p w14:paraId="1CA7276F" w14:textId="77777777" w:rsidR="00CF3967" w:rsidRDefault="00CF3967" w:rsidP="00D30122">
      <w:pPr>
        <w:widowControl w:val="0"/>
        <w:tabs>
          <w:tab w:val="left" w:pos="90"/>
          <w:tab w:val="left" w:pos="964"/>
        </w:tabs>
        <w:autoSpaceDE w:val="0"/>
        <w:autoSpaceDN w:val="0"/>
        <w:adjustRightInd w:val="0"/>
        <w:spacing w:line="260" w:lineRule="exact"/>
        <w:jc w:val="both"/>
        <w:rPr>
          <w:rFonts w:cs="Arial"/>
        </w:rPr>
      </w:pPr>
    </w:p>
    <w:p w14:paraId="53A0872B" w14:textId="77777777" w:rsidR="00D30122" w:rsidRPr="009A5377" w:rsidRDefault="00D30122" w:rsidP="00D30122">
      <w:pPr>
        <w:widowControl w:val="0"/>
        <w:tabs>
          <w:tab w:val="left" w:pos="90"/>
          <w:tab w:val="left" w:pos="964"/>
        </w:tabs>
        <w:autoSpaceDE w:val="0"/>
        <w:autoSpaceDN w:val="0"/>
        <w:adjustRightInd w:val="0"/>
        <w:spacing w:line="260" w:lineRule="exact"/>
        <w:jc w:val="both"/>
        <w:rPr>
          <w:rFonts w:cs="Arial"/>
        </w:rPr>
      </w:pPr>
      <w:r w:rsidRPr="009A5377">
        <w:rPr>
          <w:rFonts w:cs="Arial"/>
        </w:rPr>
        <w:t xml:space="preserve">Ponudnik izpolni vrstice, ki so </w:t>
      </w:r>
      <w:r w:rsidRPr="009A5377">
        <w:rPr>
          <w:rFonts w:cs="Arial"/>
          <w:u w:val="single"/>
        </w:rPr>
        <w:t>obarvane rumeno.</w:t>
      </w:r>
      <w:r w:rsidRPr="009A5377">
        <w:rPr>
          <w:rFonts w:cs="Arial"/>
        </w:rPr>
        <w:tab/>
      </w:r>
    </w:p>
    <w:p w14:paraId="506E5F27" w14:textId="77777777" w:rsidR="00D30122" w:rsidRPr="009A5377" w:rsidRDefault="00D30122" w:rsidP="00D30122">
      <w:pPr>
        <w:widowControl w:val="0"/>
        <w:tabs>
          <w:tab w:val="left" w:pos="90"/>
          <w:tab w:val="left" w:pos="964"/>
        </w:tabs>
        <w:autoSpaceDE w:val="0"/>
        <w:autoSpaceDN w:val="0"/>
        <w:adjustRightInd w:val="0"/>
        <w:spacing w:line="260" w:lineRule="exact"/>
        <w:jc w:val="both"/>
        <w:rPr>
          <w:rFonts w:cs="Arial"/>
        </w:rPr>
      </w:pPr>
      <w:r w:rsidRPr="009A5377">
        <w:rPr>
          <w:rFonts w:cs="Arial"/>
        </w:rPr>
        <w:t>Decimalna mesta naj se pri cenah in vrednostih zaokrožijo na 2 decimalni mesti.</w:t>
      </w:r>
    </w:p>
    <w:p w14:paraId="35452F8A" w14:textId="77777777" w:rsidR="00D30122" w:rsidRPr="009A5377" w:rsidRDefault="00D30122" w:rsidP="00D30122">
      <w:pPr>
        <w:widowControl w:val="0"/>
        <w:tabs>
          <w:tab w:val="left" w:pos="90"/>
          <w:tab w:val="left" w:pos="964"/>
        </w:tabs>
        <w:autoSpaceDE w:val="0"/>
        <w:autoSpaceDN w:val="0"/>
        <w:adjustRightInd w:val="0"/>
        <w:spacing w:line="260" w:lineRule="exact"/>
        <w:jc w:val="both"/>
        <w:rPr>
          <w:rFonts w:cs="Arial"/>
        </w:rPr>
      </w:pPr>
      <w:r>
        <w:rPr>
          <w:rFonts w:cs="Arial"/>
        </w:rPr>
        <w:t>K</w:t>
      </w:r>
      <w:r w:rsidRPr="009A5377">
        <w:rPr>
          <w:rFonts w:cs="Arial"/>
        </w:rPr>
        <w:t>ončno vrednost iz razčlenjenega ponudbenega predračuna ponudnik vpiše v spodnjo tabelo:</w:t>
      </w:r>
    </w:p>
    <w:p w14:paraId="3A3D88D7" w14:textId="77777777" w:rsidR="009A1C23" w:rsidRPr="00856287" w:rsidRDefault="009A1C23" w:rsidP="009A1C23">
      <w:pPr>
        <w:tabs>
          <w:tab w:val="left" w:pos="708"/>
        </w:tabs>
        <w:jc w:val="both"/>
        <w:rPr>
          <w:rFonts w:cs="Arial"/>
          <w:color w:val="000000"/>
        </w:rPr>
      </w:pPr>
    </w:p>
    <w:p w14:paraId="65B7736C" w14:textId="77777777" w:rsidR="009A1C23" w:rsidRDefault="009A1C23" w:rsidP="009A1C23">
      <w:pPr>
        <w:tabs>
          <w:tab w:val="left" w:pos="708"/>
        </w:tabs>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04"/>
        <w:gridCol w:w="3238"/>
      </w:tblGrid>
      <w:tr w:rsidR="009A1C23" w:rsidRPr="00856287" w14:paraId="658E6BAF" w14:textId="77777777" w:rsidTr="008A4E68">
        <w:tc>
          <w:tcPr>
            <w:tcW w:w="3229" w:type="pct"/>
            <w:tcBorders>
              <w:top w:val="single" w:sz="4" w:space="0" w:color="auto"/>
              <w:left w:val="single" w:sz="4" w:space="0" w:color="auto"/>
              <w:bottom w:val="single" w:sz="4" w:space="0" w:color="auto"/>
              <w:right w:val="single" w:sz="4" w:space="0" w:color="auto"/>
            </w:tcBorders>
            <w:vAlign w:val="center"/>
            <w:hideMark/>
          </w:tcPr>
          <w:p w14:paraId="49D3F5D6" w14:textId="77777777" w:rsidR="009A1C23" w:rsidRPr="00856287" w:rsidRDefault="00CF3967" w:rsidP="008A4E68">
            <w:pPr>
              <w:rPr>
                <w:rFonts w:cs="Arial"/>
                <w:b/>
                <w:sz w:val="22"/>
              </w:rPr>
            </w:pPr>
            <w:r>
              <w:rPr>
                <w:rFonts w:cs="Arial"/>
                <w:b/>
                <w:sz w:val="22"/>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638AF964" w14:textId="77777777" w:rsidR="009A1C23" w:rsidRPr="00856287" w:rsidRDefault="009A1C23" w:rsidP="008A4E68">
            <w:pPr>
              <w:jc w:val="center"/>
              <w:rPr>
                <w:rFonts w:cs="Arial"/>
                <w:b/>
                <w:sz w:val="22"/>
              </w:rPr>
            </w:pPr>
            <w:r w:rsidRPr="00856287">
              <w:rPr>
                <w:rFonts w:cs="Arial"/>
                <w:b/>
                <w:sz w:val="22"/>
              </w:rPr>
              <w:t>SKUPNA VREDNOST PONUDBE z DDV*</w:t>
            </w:r>
          </w:p>
        </w:tc>
      </w:tr>
      <w:tr w:rsidR="009A1C23" w:rsidRPr="00856287" w14:paraId="0C7F4372" w14:textId="77777777" w:rsidTr="008A4E6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23C60A2B" w14:textId="77777777" w:rsidR="009A1C23" w:rsidRPr="00856287" w:rsidRDefault="00775584" w:rsidP="00775584">
            <w:pPr>
              <w:jc w:val="center"/>
              <w:rPr>
                <w:rFonts w:cs="Arial"/>
                <w:b/>
                <w:sz w:val="22"/>
                <w:szCs w:val="24"/>
              </w:rPr>
            </w:pPr>
            <w:r w:rsidRPr="00813A52">
              <w:rPr>
                <w:rFonts w:cs="Arial"/>
                <w:b/>
              </w:rPr>
              <w:t>Najem PET/CT skenerja s pripadajočo opremo, ureditvijo prostora ter preureditvijo čakalnice</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F80D52E" w14:textId="77777777" w:rsidR="009A1C23" w:rsidRPr="00856287" w:rsidRDefault="009A1C23" w:rsidP="008A4E68">
            <w:pPr>
              <w:jc w:val="right"/>
              <w:rPr>
                <w:rFonts w:cs="Arial"/>
                <w:b/>
                <w:sz w:val="22"/>
              </w:rPr>
            </w:pPr>
          </w:p>
        </w:tc>
      </w:tr>
    </w:tbl>
    <w:p w14:paraId="094B181A" w14:textId="77777777" w:rsidR="00D30122" w:rsidRPr="00E1290E" w:rsidRDefault="009A1C23" w:rsidP="00D30122">
      <w:pPr>
        <w:widowControl w:val="0"/>
        <w:tabs>
          <w:tab w:val="left" w:pos="90"/>
          <w:tab w:val="left" w:pos="964"/>
        </w:tabs>
        <w:autoSpaceDE w:val="0"/>
        <w:autoSpaceDN w:val="0"/>
        <w:adjustRightInd w:val="0"/>
        <w:spacing w:line="260" w:lineRule="exact"/>
        <w:jc w:val="both"/>
        <w:rPr>
          <w:rFonts w:cs="Arial"/>
        </w:rPr>
      </w:pPr>
      <w:r w:rsidRPr="00775584">
        <w:rPr>
          <w:rFonts w:cs="Arial"/>
          <w:b/>
          <w:color w:val="000000"/>
          <w:sz w:val="22"/>
        </w:rPr>
        <w:t>*</w:t>
      </w:r>
      <w:r w:rsidR="00D30122" w:rsidRPr="00775584">
        <w:rPr>
          <w:rFonts w:cs="Arial"/>
        </w:rPr>
        <w:t xml:space="preserve"> ponudnik iz obrazca št. </w:t>
      </w:r>
      <w:r w:rsidR="00775584" w:rsidRPr="00775584">
        <w:rPr>
          <w:rFonts w:cs="Arial"/>
        </w:rPr>
        <w:t>2</w:t>
      </w:r>
      <w:r w:rsidR="00D30122" w:rsidRPr="00775584">
        <w:rPr>
          <w:rFonts w:cs="Arial"/>
        </w:rPr>
        <w:t>A »Ponudbeni predračun (razčlenjen)« prepiše znesek SKUPNA PONUDBENA CENA v EUR z DDV.</w:t>
      </w:r>
    </w:p>
    <w:p w14:paraId="20E84CF4" w14:textId="77777777" w:rsidR="00D30122" w:rsidRPr="00B454B8" w:rsidRDefault="00D30122" w:rsidP="00D30122">
      <w:pPr>
        <w:widowControl w:val="0"/>
        <w:tabs>
          <w:tab w:val="left" w:pos="90"/>
          <w:tab w:val="left" w:pos="964"/>
        </w:tabs>
        <w:autoSpaceDE w:val="0"/>
        <w:autoSpaceDN w:val="0"/>
        <w:adjustRightInd w:val="0"/>
        <w:jc w:val="both"/>
        <w:rPr>
          <w:rFonts w:cs="Arial"/>
          <w:b/>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04"/>
        <w:gridCol w:w="3238"/>
      </w:tblGrid>
      <w:tr w:rsidR="00CF3967" w:rsidRPr="00856287" w14:paraId="0DA69577" w14:textId="77777777" w:rsidTr="006778D3">
        <w:tc>
          <w:tcPr>
            <w:tcW w:w="3229" w:type="pct"/>
            <w:tcBorders>
              <w:top w:val="single" w:sz="4" w:space="0" w:color="auto"/>
              <w:left w:val="single" w:sz="4" w:space="0" w:color="auto"/>
              <w:bottom w:val="single" w:sz="4" w:space="0" w:color="auto"/>
              <w:right w:val="single" w:sz="4" w:space="0" w:color="auto"/>
            </w:tcBorders>
            <w:vAlign w:val="center"/>
            <w:hideMark/>
          </w:tcPr>
          <w:p w14:paraId="0ADCE644" w14:textId="77777777" w:rsidR="00CF3967" w:rsidRPr="00856287" w:rsidRDefault="00CF3967" w:rsidP="006778D3">
            <w:pPr>
              <w:rPr>
                <w:rFonts w:cs="Arial"/>
                <w:b/>
                <w:sz w:val="22"/>
              </w:rPr>
            </w:pPr>
            <w:r>
              <w:rPr>
                <w:rFonts w:cs="Arial"/>
                <w:b/>
                <w:sz w:val="22"/>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577A65F7" w14:textId="77777777" w:rsidR="00CF3967" w:rsidRPr="00856287" w:rsidRDefault="00AF52DE" w:rsidP="00AF52DE">
            <w:pPr>
              <w:jc w:val="center"/>
              <w:rPr>
                <w:rFonts w:cs="Arial"/>
                <w:b/>
                <w:sz w:val="22"/>
              </w:rPr>
            </w:pPr>
            <w:r w:rsidRPr="00AF52DE">
              <w:rPr>
                <w:rFonts w:cs="Arial"/>
                <w:b/>
                <w:sz w:val="22"/>
              </w:rPr>
              <w:t>SEŠTEVEK DOSEŽENIH TOČK</w:t>
            </w:r>
            <w:r w:rsidR="00CF3967" w:rsidRPr="00856287">
              <w:rPr>
                <w:rFonts w:cs="Arial"/>
                <w:b/>
                <w:sz w:val="22"/>
              </w:rPr>
              <w:t>*</w:t>
            </w:r>
          </w:p>
        </w:tc>
      </w:tr>
      <w:tr w:rsidR="00F775C3" w:rsidRPr="00F775C3" w14:paraId="4392E71B" w14:textId="77777777" w:rsidTr="006778D3">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4AC0BCD0" w14:textId="77777777" w:rsidR="00CF3967" w:rsidRPr="00F775C3" w:rsidRDefault="00CF3967" w:rsidP="006778D3">
            <w:pPr>
              <w:jc w:val="center"/>
              <w:rPr>
                <w:rFonts w:cs="Arial"/>
                <w:b/>
              </w:rPr>
            </w:pPr>
            <w:r w:rsidRPr="00F775C3">
              <w:rPr>
                <w:rFonts w:cs="Arial"/>
                <w:b/>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5F185572" w14:textId="77777777" w:rsidR="00CF3967" w:rsidRPr="00F775C3" w:rsidRDefault="00CF3967" w:rsidP="006778D3">
            <w:pPr>
              <w:jc w:val="right"/>
              <w:rPr>
                <w:rFonts w:cs="Arial"/>
                <w:b/>
                <w:sz w:val="22"/>
              </w:rPr>
            </w:pPr>
          </w:p>
        </w:tc>
      </w:tr>
    </w:tbl>
    <w:p w14:paraId="75B8D7D6" w14:textId="77777777" w:rsidR="00CF3967" w:rsidRPr="00E1290E" w:rsidRDefault="00CF3967" w:rsidP="00CF3967">
      <w:pPr>
        <w:widowControl w:val="0"/>
        <w:tabs>
          <w:tab w:val="left" w:pos="90"/>
          <w:tab w:val="left" w:pos="964"/>
        </w:tabs>
        <w:autoSpaceDE w:val="0"/>
        <w:autoSpaceDN w:val="0"/>
        <w:adjustRightInd w:val="0"/>
        <w:spacing w:line="260" w:lineRule="exact"/>
        <w:jc w:val="both"/>
        <w:rPr>
          <w:rFonts w:cs="Arial"/>
        </w:rPr>
      </w:pPr>
      <w:r w:rsidRPr="00775584">
        <w:rPr>
          <w:rFonts w:cs="Arial"/>
          <w:b/>
          <w:color w:val="000000"/>
          <w:sz w:val="22"/>
        </w:rPr>
        <w:t>*</w:t>
      </w:r>
      <w:r w:rsidRPr="00775584">
        <w:rPr>
          <w:rFonts w:cs="Arial"/>
        </w:rPr>
        <w:t xml:space="preserve"> ponudnik iz obrazca št. 2A »Ponudbeni predračun (razčlenjen)« prepiše </w:t>
      </w:r>
      <w:r w:rsidR="00AF52DE">
        <w:rPr>
          <w:rFonts w:cs="Arial"/>
        </w:rPr>
        <w:t>SEŠTEVEK DOSEŽENIH TOČK</w:t>
      </w:r>
    </w:p>
    <w:p w14:paraId="4F3D3590" w14:textId="77777777" w:rsidR="009A1C23" w:rsidRPr="003166F3" w:rsidRDefault="009A1C23" w:rsidP="009A1C23">
      <w:pPr>
        <w:widowControl w:val="0"/>
        <w:tabs>
          <w:tab w:val="left" w:pos="90"/>
          <w:tab w:val="left" w:pos="964"/>
        </w:tabs>
        <w:autoSpaceDE w:val="0"/>
        <w:autoSpaceDN w:val="0"/>
        <w:adjustRightInd w:val="0"/>
        <w:jc w:val="both"/>
        <w:rPr>
          <w:rFonts w:cs="Arial"/>
          <w:b/>
          <w:color w:val="000000"/>
          <w:sz w:val="22"/>
        </w:rPr>
      </w:pPr>
    </w:p>
    <w:p w14:paraId="7A3CA2DC" w14:textId="77777777" w:rsidR="009A1C23" w:rsidRPr="00856287" w:rsidRDefault="009A1C23" w:rsidP="009A1C23">
      <w:pPr>
        <w:widowControl w:val="0"/>
        <w:tabs>
          <w:tab w:val="left" w:pos="90"/>
          <w:tab w:val="left" w:pos="964"/>
        </w:tabs>
        <w:autoSpaceDE w:val="0"/>
        <w:autoSpaceDN w:val="0"/>
        <w:adjustRightInd w:val="0"/>
        <w:jc w:val="both"/>
        <w:rPr>
          <w:sz w:val="18"/>
          <w:highlight w:val="yellow"/>
        </w:rPr>
      </w:pPr>
    </w:p>
    <w:p w14:paraId="0340D20E" w14:textId="77777777" w:rsidR="009A1C23" w:rsidRPr="00856287" w:rsidRDefault="009A1C23" w:rsidP="009A1C23">
      <w:pPr>
        <w:widowControl w:val="0"/>
        <w:tabs>
          <w:tab w:val="left" w:pos="90"/>
          <w:tab w:val="left" w:pos="964"/>
        </w:tabs>
        <w:autoSpaceDE w:val="0"/>
        <w:autoSpaceDN w:val="0"/>
        <w:adjustRightInd w:val="0"/>
        <w:jc w:val="both"/>
        <w:rPr>
          <w:sz w:val="18"/>
          <w:highlight w:val="yellow"/>
        </w:rPr>
      </w:pPr>
    </w:p>
    <w:p w14:paraId="68C70793" w14:textId="77777777" w:rsidR="009A1C23" w:rsidRPr="00856287" w:rsidRDefault="009A1C23" w:rsidP="009A1C23">
      <w:pPr>
        <w:jc w:val="both"/>
        <w:rPr>
          <w:rFonts w:cs="Arial"/>
          <w:bCs/>
          <w:color w:val="000000"/>
          <w:sz w:val="18"/>
          <w:szCs w:val="18"/>
        </w:rPr>
      </w:pPr>
      <w:r w:rsidRPr="00856287">
        <w:rPr>
          <w:rFonts w:cs="Arial"/>
          <w:bCs/>
          <w:color w:val="000000"/>
          <w:sz w:val="18"/>
          <w:szCs w:val="18"/>
        </w:rPr>
        <w:t>V skladu s 7. odstavkom 89. člena ZJN-3 soglašamo, da naročnik:</w:t>
      </w:r>
    </w:p>
    <w:p w14:paraId="367A7DDA" w14:textId="77777777" w:rsidR="009A1C23" w:rsidRPr="00856287" w:rsidRDefault="009A1C23" w:rsidP="00DA38E0">
      <w:pPr>
        <w:numPr>
          <w:ilvl w:val="0"/>
          <w:numId w:val="19"/>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14:paraId="143AF0CF" w14:textId="77777777" w:rsidR="009A1C23" w:rsidRPr="00856287" w:rsidRDefault="009A1C23" w:rsidP="00DA38E0">
      <w:pPr>
        <w:numPr>
          <w:ilvl w:val="0"/>
          <w:numId w:val="19"/>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434FC28" w14:textId="77777777" w:rsidR="009A1C23" w:rsidRPr="00856287" w:rsidRDefault="009A1C23" w:rsidP="00DA38E0">
      <w:pPr>
        <w:numPr>
          <w:ilvl w:val="0"/>
          <w:numId w:val="19"/>
        </w:numPr>
        <w:jc w:val="both"/>
        <w:rPr>
          <w:rFonts w:cs="Arial"/>
          <w:bCs/>
          <w:color w:val="000000"/>
          <w:sz w:val="18"/>
          <w:szCs w:val="18"/>
        </w:rPr>
      </w:pPr>
      <w:r w:rsidRPr="00856287">
        <w:rPr>
          <w:rFonts w:cs="Arial"/>
          <w:bCs/>
          <w:color w:val="000000"/>
          <w:sz w:val="18"/>
          <w:szCs w:val="18"/>
        </w:rPr>
        <w:t>napačno zapisano stopnjo DDV popravi v pravilno.</w:t>
      </w:r>
    </w:p>
    <w:p w14:paraId="6FBA64E4" w14:textId="77777777" w:rsidR="009A1C23" w:rsidRPr="00CF46D7" w:rsidRDefault="009A1C23" w:rsidP="009A1C23">
      <w:pPr>
        <w:widowControl w:val="0"/>
        <w:tabs>
          <w:tab w:val="left" w:pos="90"/>
          <w:tab w:val="left" w:pos="964"/>
        </w:tabs>
        <w:autoSpaceDE w:val="0"/>
        <w:autoSpaceDN w:val="0"/>
        <w:adjustRightInd w:val="0"/>
        <w:jc w:val="both"/>
        <w:rPr>
          <w:rFonts w:cs="Arial"/>
          <w:color w:val="000000"/>
        </w:rPr>
      </w:pPr>
    </w:p>
    <w:p w14:paraId="5CBD8147" w14:textId="77777777" w:rsidR="009A1C23" w:rsidRPr="00CF46D7" w:rsidRDefault="009A1C23" w:rsidP="009A1C23">
      <w:pPr>
        <w:widowControl w:val="0"/>
        <w:tabs>
          <w:tab w:val="left" w:pos="90"/>
          <w:tab w:val="left" w:pos="964"/>
        </w:tabs>
        <w:autoSpaceDE w:val="0"/>
        <w:autoSpaceDN w:val="0"/>
        <w:adjustRightInd w:val="0"/>
        <w:jc w:val="both"/>
        <w:rPr>
          <w:rFonts w:cs="Arial"/>
          <w:color w:val="000000"/>
        </w:rPr>
      </w:pPr>
    </w:p>
    <w:p w14:paraId="6D1563C5" w14:textId="77777777" w:rsidR="009A1C23" w:rsidRPr="00CF46D7" w:rsidRDefault="009A1C23" w:rsidP="009A1C23">
      <w:pPr>
        <w:widowControl w:val="0"/>
        <w:tabs>
          <w:tab w:val="left" w:pos="90"/>
          <w:tab w:val="left" w:pos="964"/>
        </w:tabs>
        <w:autoSpaceDE w:val="0"/>
        <w:autoSpaceDN w:val="0"/>
        <w:adjustRightInd w:val="0"/>
        <w:jc w:val="both"/>
        <w:rPr>
          <w:rFonts w:cs="Arial"/>
          <w:color w:val="000000"/>
        </w:rPr>
      </w:pPr>
    </w:p>
    <w:p w14:paraId="68A17ABE" w14:textId="77777777" w:rsidR="009A1C23" w:rsidRPr="00CF46D7" w:rsidRDefault="009A1C23" w:rsidP="009A1C23">
      <w:pPr>
        <w:widowControl w:val="0"/>
        <w:tabs>
          <w:tab w:val="left" w:pos="90"/>
          <w:tab w:val="left" w:pos="964"/>
        </w:tabs>
        <w:autoSpaceDE w:val="0"/>
        <w:autoSpaceDN w:val="0"/>
        <w:adjustRightInd w:val="0"/>
        <w:jc w:val="both"/>
        <w:rPr>
          <w:rFonts w:cs="Arial"/>
          <w:color w:val="000000"/>
        </w:rPr>
      </w:pPr>
    </w:p>
    <w:p w14:paraId="15EEC6BC" w14:textId="77777777" w:rsidR="009A1C23" w:rsidRPr="00CF46D7" w:rsidRDefault="009A1C23" w:rsidP="009A1C23">
      <w:pPr>
        <w:widowControl w:val="0"/>
        <w:tabs>
          <w:tab w:val="left" w:pos="90"/>
          <w:tab w:val="left" w:pos="964"/>
        </w:tabs>
        <w:autoSpaceDE w:val="0"/>
        <w:autoSpaceDN w:val="0"/>
        <w:adjustRightInd w:val="0"/>
        <w:jc w:val="both"/>
        <w:rPr>
          <w:rFonts w:cs="Arial"/>
          <w:color w:val="000000"/>
        </w:rPr>
      </w:pPr>
    </w:p>
    <w:p w14:paraId="044AC981" w14:textId="77777777" w:rsidR="009A1C23" w:rsidRPr="0040545F" w:rsidRDefault="009A1C23" w:rsidP="009A1C23">
      <w:pPr>
        <w:widowControl w:val="0"/>
        <w:tabs>
          <w:tab w:val="left" w:pos="90"/>
          <w:tab w:val="left" w:pos="964"/>
        </w:tabs>
        <w:autoSpaceDE w:val="0"/>
        <w:autoSpaceDN w:val="0"/>
        <w:adjustRightInd w:val="0"/>
        <w:jc w:val="both"/>
        <w:rPr>
          <w:rFonts w:cs="Arial"/>
          <w:b/>
          <w:color w:val="000000"/>
        </w:rPr>
      </w:pPr>
      <w:r w:rsidRPr="00CF46D7">
        <w:rPr>
          <w:rFonts w:cs="Arial"/>
          <w:b/>
          <w:color w:val="000000"/>
        </w:rPr>
        <w:t>VELJAVNOST PONUDBE: 90 dni od skrajnega roka oddaje ponudb</w:t>
      </w:r>
    </w:p>
    <w:p w14:paraId="44211DF9" w14:textId="77777777" w:rsidR="009A1C23" w:rsidRPr="0040545F" w:rsidRDefault="009A1C23" w:rsidP="009A1C23">
      <w:pPr>
        <w:widowControl w:val="0"/>
        <w:tabs>
          <w:tab w:val="left" w:pos="90"/>
          <w:tab w:val="left" w:pos="964"/>
        </w:tabs>
        <w:autoSpaceDE w:val="0"/>
        <w:autoSpaceDN w:val="0"/>
        <w:adjustRightInd w:val="0"/>
        <w:jc w:val="both"/>
        <w:rPr>
          <w:rFonts w:cs="Arial"/>
          <w:color w:val="000000"/>
        </w:rPr>
      </w:pPr>
    </w:p>
    <w:p w14:paraId="4587B791" w14:textId="77777777" w:rsidR="009A1C23" w:rsidRDefault="009A1C23" w:rsidP="009A1C23">
      <w:pPr>
        <w:widowControl w:val="0"/>
        <w:tabs>
          <w:tab w:val="left" w:pos="90"/>
          <w:tab w:val="left" w:pos="964"/>
        </w:tabs>
        <w:autoSpaceDE w:val="0"/>
        <w:autoSpaceDN w:val="0"/>
        <w:adjustRightInd w:val="0"/>
        <w:jc w:val="both"/>
        <w:rPr>
          <w:rFonts w:cs="Arial"/>
          <w:color w:val="000000"/>
        </w:rPr>
      </w:pPr>
    </w:p>
    <w:p w14:paraId="029A14EA" w14:textId="77777777" w:rsidR="009A1C23" w:rsidRDefault="009A1C23" w:rsidP="009A1C23">
      <w:pPr>
        <w:widowControl w:val="0"/>
        <w:tabs>
          <w:tab w:val="left" w:pos="90"/>
          <w:tab w:val="left" w:pos="964"/>
        </w:tabs>
        <w:autoSpaceDE w:val="0"/>
        <w:autoSpaceDN w:val="0"/>
        <w:adjustRightInd w:val="0"/>
        <w:jc w:val="both"/>
        <w:rPr>
          <w:rFonts w:cs="Arial"/>
          <w:color w:val="000000"/>
        </w:rPr>
      </w:pPr>
    </w:p>
    <w:p w14:paraId="6C210350" w14:textId="77777777" w:rsidR="009A1C23" w:rsidRDefault="009A1C23" w:rsidP="009A1C23">
      <w:pPr>
        <w:widowControl w:val="0"/>
        <w:tabs>
          <w:tab w:val="left" w:pos="90"/>
          <w:tab w:val="left" w:pos="964"/>
        </w:tabs>
        <w:autoSpaceDE w:val="0"/>
        <w:autoSpaceDN w:val="0"/>
        <w:adjustRightInd w:val="0"/>
        <w:jc w:val="both"/>
        <w:rPr>
          <w:rFonts w:cs="Arial"/>
          <w:color w:val="000000"/>
        </w:rPr>
      </w:pPr>
    </w:p>
    <w:p w14:paraId="4988F7A5" w14:textId="77777777" w:rsidR="009A1C23" w:rsidRPr="0040545F" w:rsidRDefault="009A1C23" w:rsidP="009A1C23">
      <w:pPr>
        <w:widowControl w:val="0"/>
        <w:tabs>
          <w:tab w:val="left" w:pos="90"/>
          <w:tab w:val="left" w:pos="964"/>
        </w:tabs>
        <w:autoSpaceDE w:val="0"/>
        <w:autoSpaceDN w:val="0"/>
        <w:adjustRightInd w:val="0"/>
        <w:jc w:val="both"/>
        <w:rPr>
          <w:rFonts w:cs="Arial"/>
          <w:color w:val="000000"/>
        </w:rPr>
      </w:pPr>
    </w:p>
    <w:p w14:paraId="26914EC8" w14:textId="77777777" w:rsidR="009A1C23" w:rsidRPr="0040545F" w:rsidRDefault="009A1C23" w:rsidP="009A1C2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A1C23" w:rsidRPr="0040545F" w14:paraId="10A817FB" w14:textId="77777777" w:rsidTr="008A4E68">
        <w:tc>
          <w:tcPr>
            <w:tcW w:w="3430" w:type="dxa"/>
            <w:hideMark/>
          </w:tcPr>
          <w:p w14:paraId="2F882054" w14:textId="77777777" w:rsidR="009A1C23" w:rsidRPr="0040545F" w:rsidRDefault="009A1C23" w:rsidP="008A4E6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144D0FE8" w14:textId="77777777" w:rsidR="009A1C23" w:rsidRPr="0040545F" w:rsidRDefault="009A1C23" w:rsidP="008A4E68">
            <w:pPr>
              <w:widowControl w:val="0"/>
              <w:tabs>
                <w:tab w:val="left" w:pos="5580"/>
              </w:tabs>
              <w:autoSpaceDE w:val="0"/>
              <w:autoSpaceDN w:val="0"/>
              <w:adjustRightInd w:val="0"/>
              <w:spacing w:before="48"/>
              <w:jc w:val="center"/>
              <w:rPr>
                <w:rFonts w:cs="Arial"/>
                <w:color w:val="000000"/>
              </w:rPr>
            </w:pPr>
          </w:p>
        </w:tc>
        <w:tc>
          <w:tcPr>
            <w:tcW w:w="3573" w:type="dxa"/>
            <w:hideMark/>
          </w:tcPr>
          <w:p w14:paraId="6B680581" w14:textId="77777777" w:rsidR="009A1C23" w:rsidRPr="0040545F" w:rsidRDefault="009A1C23" w:rsidP="008A4E6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9A1C23" w:rsidRPr="0040545F" w14:paraId="232AB5C7" w14:textId="77777777" w:rsidTr="008A4E68">
        <w:tc>
          <w:tcPr>
            <w:tcW w:w="3430" w:type="dxa"/>
            <w:tcBorders>
              <w:top w:val="nil"/>
              <w:left w:val="nil"/>
              <w:bottom w:val="single" w:sz="4" w:space="0" w:color="auto"/>
              <w:right w:val="nil"/>
            </w:tcBorders>
          </w:tcPr>
          <w:p w14:paraId="1BACC43D" w14:textId="77777777" w:rsidR="009A1C23" w:rsidRPr="0040545F" w:rsidRDefault="009A1C23" w:rsidP="008A4E68">
            <w:pPr>
              <w:widowControl w:val="0"/>
              <w:tabs>
                <w:tab w:val="left" w:pos="5580"/>
              </w:tabs>
              <w:autoSpaceDE w:val="0"/>
              <w:autoSpaceDN w:val="0"/>
              <w:adjustRightInd w:val="0"/>
              <w:spacing w:before="48"/>
              <w:jc w:val="both"/>
              <w:rPr>
                <w:rFonts w:cs="Arial"/>
                <w:color w:val="000000"/>
              </w:rPr>
            </w:pPr>
          </w:p>
          <w:p w14:paraId="4DF119A6" w14:textId="77777777" w:rsidR="009A1C23" w:rsidRPr="0040545F" w:rsidRDefault="009A1C23" w:rsidP="008A4E68">
            <w:pPr>
              <w:widowControl w:val="0"/>
              <w:tabs>
                <w:tab w:val="left" w:pos="5580"/>
              </w:tabs>
              <w:autoSpaceDE w:val="0"/>
              <w:autoSpaceDN w:val="0"/>
              <w:adjustRightInd w:val="0"/>
              <w:spacing w:before="48"/>
              <w:jc w:val="both"/>
              <w:rPr>
                <w:rFonts w:cs="Arial"/>
                <w:color w:val="000000"/>
              </w:rPr>
            </w:pPr>
          </w:p>
        </w:tc>
        <w:tc>
          <w:tcPr>
            <w:tcW w:w="2067" w:type="dxa"/>
          </w:tcPr>
          <w:p w14:paraId="3571C5B4" w14:textId="77777777" w:rsidR="009A1C23" w:rsidRPr="0040545F" w:rsidRDefault="009A1C23" w:rsidP="008A4E6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8BA6068" w14:textId="77777777" w:rsidR="009A1C23" w:rsidRPr="0040545F" w:rsidRDefault="009A1C23" w:rsidP="008A4E68">
            <w:pPr>
              <w:widowControl w:val="0"/>
              <w:tabs>
                <w:tab w:val="left" w:pos="5580"/>
              </w:tabs>
              <w:autoSpaceDE w:val="0"/>
              <w:autoSpaceDN w:val="0"/>
              <w:adjustRightInd w:val="0"/>
              <w:spacing w:before="48"/>
              <w:jc w:val="both"/>
              <w:rPr>
                <w:rFonts w:cs="Arial"/>
                <w:color w:val="000000"/>
              </w:rPr>
            </w:pPr>
          </w:p>
          <w:p w14:paraId="511163B3" w14:textId="77777777" w:rsidR="009A1C23" w:rsidRPr="0040545F" w:rsidRDefault="009A1C23" w:rsidP="008A4E68">
            <w:pPr>
              <w:widowControl w:val="0"/>
              <w:tabs>
                <w:tab w:val="left" w:pos="5580"/>
              </w:tabs>
              <w:autoSpaceDE w:val="0"/>
              <w:autoSpaceDN w:val="0"/>
              <w:adjustRightInd w:val="0"/>
              <w:spacing w:before="48"/>
              <w:jc w:val="both"/>
              <w:rPr>
                <w:rFonts w:cs="Arial"/>
                <w:color w:val="000000"/>
              </w:rPr>
            </w:pPr>
          </w:p>
        </w:tc>
      </w:tr>
    </w:tbl>
    <w:p w14:paraId="388C4E6A" w14:textId="77777777" w:rsidR="009A1C23" w:rsidRPr="0040545F" w:rsidRDefault="009A1C23" w:rsidP="009A1C23">
      <w:pPr>
        <w:widowControl w:val="0"/>
        <w:tabs>
          <w:tab w:val="left" w:pos="90"/>
          <w:tab w:val="left" w:pos="964"/>
        </w:tabs>
        <w:autoSpaceDE w:val="0"/>
        <w:autoSpaceDN w:val="0"/>
        <w:adjustRightInd w:val="0"/>
        <w:jc w:val="both"/>
        <w:rPr>
          <w:rFonts w:cs="Arial"/>
          <w:color w:val="000000"/>
        </w:rPr>
      </w:pPr>
    </w:p>
    <w:p w14:paraId="79A8F80B" w14:textId="77777777" w:rsidR="009A1C23" w:rsidRPr="0040545F" w:rsidRDefault="009A1C23" w:rsidP="009A1C23">
      <w:pPr>
        <w:rPr>
          <w:rFonts w:cs="Arial"/>
        </w:rPr>
      </w:pPr>
    </w:p>
    <w:p w14:paraId="6240BF65" w14:textId="77777777" w:rsidR="009A1C23" w:rsidRDefault="009A1C23" w:rsidP="009A1C23">
      <w:r>
        <w:br w:type="page"/>
      </w:r>
    </w:p>
    <w:p w14:paraId="68FB7A34" w14:textId="77777777" w:rsidR="009A1C23" w:rsidRDefault="009A1C23" w:rsidP="009A1C23">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CED" w14:paraId="211D37BC" w14:textId="77777777" w:rsidTr="00035CED">
        <w:tc>
          <w:tcPr>
            <w:tcW w:w="1740" w:type="dxa"/>
            <w:tcBorders>
              <w:top w:val="single" w:sz="4" w:space="0" w:color="000000"/>
              <w:left w:val="single" w:sz="4" w:space="0" w:color="000000"/>
              <w:bottom w:val="single" w:sz="4" w:space="0" w:color="000000"/>
              <w:right w:val="single" w:sz="4" w:space="0" w:color="000000"/>
            </w:tcBorders>
            <w:vAlign w:val="center"/>
            <w:hideMark/>
          </w:tcPr>
          <w:p w14:paraId="128C080B" w14:textId="77777777" w:rsidR="00035CED" w:rsidRDefault="00035CED">
            <w:pPr>
              <w:jc w:val="both"/>
              <w:rPr>
                <w:b/>
                <w:szCs w:val="24"/>
                <w:lang w:eastAsia="en-US"/>
              </w:rPr>
            </w:pPr>
            <w:r>
              <w:rPr>
                <w:b/>
              </w:rPr>
              <w:t>Obrazec št. 2</w:t>
            </w:r>
            <w:r w:rsidR="00D30122">
              <w:rPr>
                <w:b/>
              </w:rPr>
              <w:t>A</w:t>
            </w:r>
          </w:p>
        </w:tc>
      </w:tr>
    </w:tbl>
    <w:p w14:paraId="78EFE170" w14:textId="77777777" w:rsidR="00035CED" w:rsidRDefault="00035CED" w:rsidP="00035CED">
      <w:pPr>
        <w:rPr>
          <w:rFonts w:cs="Arial"/>
          <w:b/>
          <w:lang w:eastAsia="en-US"/>
        </w:rPr>
      </w:pPr>
    </w:p>
    <w:p w14:paraId="25A88418" w14:textId="77777777" w:rsidR="00035CED" w:rsidRDefault="00035CED" w:rsidP="00035CED">
      <w:pPr>
        <w:rPr>
          <w:rFonts w:cs="Arial"/>
          <w:b/>
        </w:rPr>
      </w:pPr>
    </w:p>
    <w:p w14:paraId="4CE050AE" w14:textId="77777777" w:rsidR="00035CED" w:rsidRDefault="00035CED" w:rsidP="00035CED">
      <w:pPr>
        <w:jc w:val="center"/>
        <w:rPr>
          <w:rFonts w:cs="Arial"/>
          <w:b/>
          <w:sz w:val="24"/>
        </w:rPr>
      </w:pPr>
      <w:r w:rsidRPr="00386FCA">
        <w:rPr>
          <w:rFonts w:cs="Arial"/>
          <w:b/>
          <w:sz w:val="24"/>
        </w:rPr>
        <w:t>PONUDBENI PREDRAČUN</w:t>
      </w:r>
    </w:p>
    <w:p w14:paraId="5483F362" w14:textId="77777777" w:rsidR="00035CED" w:rsidRDefault="00035CED" w:rsidP="00035CED">
      <w:pPr>
        <w:rPr>
          <w:rFonts w:cs="Arial"/>
          <w:b/>
        </w:rPr>
      </w:pPr>
    </w:p>
    <w:p w14:paraId="651CDE13" w14:textId="77777777" w:rsidR="00035CED" w:rsidRDefault="00775584" w:rsidP="00035CED">
      <w:pPr>
        <w:rPr>
          <w:rFonts w:cs="Arial"/>
          <w:b/>
        </w:rPr>
      </w:pPr>
      <w:r w:rsidRPr="00813A52">
        <w:rPr>
          <w:rFonts w:cs="Arial"/>
          <w:b/>
        </w:rPr>
        <w:t>Najem PET/CT skenerja s pripadajočo opremo, ureditvijo prostora ter preureditvijo čakalnice</w:t>
      </w:r>
    </w:p>
    <w:p w14:paraId="1F807930" w14:textId="77777777" w:rsidR="00775584" w:rsidRDefault="00775584" w:rsidP="00035CED">
      <w:pPr>
        <w:rPr>
          <w:rFonts w:cs="Arial"/>
          <w:b/>
        </w:rPr>
      </w:pPr>
    </w:p>
    <w:p w14:paraId="1EB5EAB3" w14:textId="77777777" w:rsidR="00CF3967" w:rsidRDefault="00CF3967" w:rsidP="00035CED">
      <w:pPr>
        <w:rPr>
          <w:rFonts w:cs="Arial"/>
          <w:b/>
        </w:rPr>
      </w:pPr>
      <w:r>
        <w:rPr>
          <w:rFonts w:cs="Arial"/>
          <w:b/>
        </w:rPr>
        <w:t>Merilo 1:</w:t>
      </w: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6"/>
        <w:gridCol w:w="2779"/>
        <w:gridCol w:w="940"/>
        <w:gridCol w:w="918"/>
        <w:gridCol w:w="1053"/>
        <w:gridCol w:w="1284"/>
        <w:gridCol w:w="563"/>
        <w:gridCol w:w="1277"/>
      </w:tblGrid>
      <w:tr w:rsidR="00035CED" w14:paraId="5156EE18" w14:textId="77777777" w:rsidTr="009A1C23">
        <w:tc>
          <w:tcPr>
            <w:tcW w:w="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F99AB6" w14:textId="77777777" w:rsidR="00035CED" w:rsidRDefault="00035CED" w:rsidP="00386FCA">
            <w:pPr>
              <w:jc w:val="center"/>
              <w:rPr>
                <w:rFonts w:cs="Arial"/>
                <w:b/>
                <w:szCs w:val="24"/>
                <w:lang w:eastAsia="en-US"/>
              </w:rPr>
            </w:pPr>
            <w:r>
              <w:rPr>
                <w:rFonts w:cs="Arial"/>
                <w:b/>
              </w:rPr>
              <w:t>Št.</w:t>
            </w:r>
          </w:p>
        </w:tc>
        <w:tc>
          <w:tcPr>
            <w:tcW w:w="1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B10F1C" w14:textId="77777777" w:rsidR="00035CED" w:rsidRDefault="00035CED" w:rsidP="00386FCA">
            <w:pPr>
              <w:jc w:val="center"/>
              <w:rPr>
                <w:rFonts w:cs="Arial"/>
                <w:b/>
                <w:szCs w:val="24"/>
                <w:lang w:eastAsia="en-US"/>
              </w:rPr>
            </w:pPr>
            <w:r>
              <w:rPr>
                <w:rFonts w:cs="Arial"/>
                <w:b/>
              </w:rPr>
              <w:t>Predmet</w:t>
            </w:r>
          </w:p>
        </w:tc>
        <w:tc>
          <w:tcPr>
            <w:tcW w:w="4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9D7A96" w14:textId="77777777" w:rsidR="00035CED" w:rsidRDefault="00035CED" w:rsidP="00386FCA">
            <w:pPr>
              <w:jc w:val="center"/>
              <w:rPr>
                <w:rFonts w:cs="Arial"/>
                <w:b/>
                <w:szCs w:val="24"/>
                <w:lang w:eastAsia="en-US"/>
              </w:rPr>
            </w:pPr>
            <w:r>
              <w:rPr>
                <w:rFonts w:cs="Arial"/>
                <w:b/>
              </w:rPr>
              <w:t>EM</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74CF64" w14:textId="77777777" w:rsidR="00035CED" w:rsidRDefault="00035CED" w:rsidP="00386FCA">
            <w:pPr>
              <w:jc w:val="center"/>
              <w:rPr>
                <w:rFonts w:cs="Arial"/>
                <w:b/>
                <w:szCs w:val="24"/>
                <w:lang w:eastAsia="en-US"/>
              </w:rPr>
            </w:pPr>
            <w:r>
              <w:rPr>
                <w:rFonts w:cs="Arial"/>
                <w:b/>
              </w:rPr>
              <w:t>Količina</w:t>
            </w:r>
          </w:p>
        </w:tc>
        <w:tc>
          <w:tcPr>
            <w:tcW w:w="59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515C2" w14:textId="77777777" w:rsidR="00035CED" w:rsidRDefault="00035CED" w:rsidP="00386FCA">
            <w:pPr>
              <w:jc w:val="center"/>
              <w:rPr>
                <w:rFonts w:cs="Arial"/>
                <w:b/>
                <w:szCs w:val="24"/>
                <w:lang w:eastAsia="en-US"/>
              </w:rPr>
            </w:pPr>
            <w:r>
              <w:rPr>
                <w:rFonts w:cs="Arial"/>
                <w:b/>
              </w:rPr>
              <w:t>Cena v € (brez DDV)</w:t>
            </w:r>
          </w:p>
        </w:tc>
        <w:tc>
          <w:tcPr>
            <w:tcW w:w="7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607291" w14:textId="77777777" w:rsidR="00035CED" w:rsidRDefault="00DD3416" w:rsidP="00DD3416">
            <w:pPr>
              <w:jc w:val="center"/>
              <w:rPr>
                <w:rFonts w:cs="Arial"/>
                <w:b/>
                <w:szCs w:val="24"/>
                <w:lang w:eastAsia="en-US"/>
              </w:rPr>
            </w:pPr>
            <w:r>
              <w:rPr>
                <w:rFonts w:cs="Arial"/>
                <w:b/>
              </w:rPr>
              <w:t>Cena skupaj v € (brez DDV)</w:t>
            </w:r>
          </w:p>
        </w:tc>
        <w:tc>
          <w:tcPr>
            <w:tcW w:w="3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17FC45" w14:textId="77777777" w:rsidR="00DD3416" w:rsidRDefault="00DD3416" w:rsidP="00DD3416">
            <w:pPr>
              <w:jc w:val="center"/>
              <w:rPr>
                <w:rFonts w:cs="Arial"/>
                <w:b/>
                <w:szCs w:val="24"/>
                <w:lang w:eastAsia="en-US"/>
              </w:rPr>
            </w:pPr>
            <w:r>
              <w:rPr>
                <w:rFonts w:cs="Arial"/>
                <w:b/>
              </w:rPr>
              <w:t>DDV</w:t>
            </w:r>
          </w:p>
          <w:p w14:paraId="1B35A382" w14:textId="77777777" w:rsidR="00035CED" w:rsidRDefault="00DD3416" w:rsidP="00DD3416">
            <w:pPr>
              <w:jc w:val="center"/>
              <w:rPr>
                <w:rFonts w:cs="Arial"/>
                <w:b/>
                <w:szCs w:val="24"/>
                <w:lang w:eastAsia="en-US"/>
              </w:rPr>
            </w:pPr>
            <w:r>
              <w:rPr>
                <w:rFonts w:cs="Arial"/>
                <w:b/>
              </w:rPr>
              <w:t>(%)</w:t>
            </w:r>
          </w:p>
        </w:tc>
        <w:tc>
          <w:tcPr>
            <w:tcW w:w="73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E6DCB" w14:textId="77777777" w:rsidR="00035CED" w:rsidRDefault="00035CED" w:rsidP="00386FCA">
            <w:pPr>
              <w:jc w:val="center"/>
              <w:rPr>
                <w:rFonts w:cs="Arial"/>
                <w:b/>
                <w:szCs w:val="24"/>
                <w:lang w:eastAsia="en-US"/>
              </w:rPr>
            </w:pPr>
            <w:r>
              <w:rPr>
                <w:rFonts w:cs="Arial"/>
                <w:b/>
              </w:rPr>
              <w:t>Cena skupaj v € (skupaj z DDV)</w:t>
            </w:r>
          </w:p>
        </w:tc>
      </w:tr>
      <w:tr w:rsidR="00035CED" w:rsidRPr="00752337" w14:paraId="6549706C" w14:textId="77777777" w:rsidTr="009A1C23">
        <w:tc>
          <w:tcPr>
            <w:tcW w:w="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F8F78C" w14:textId="77777777" w:rsidR="00035CED" w:rsidRPr="00752337" w:rsidRDefault="00035CED" w:rsidP="00386FCA">
            <w:pPr>
              <w:jc w:val="center"/>
              <w:rPr>
                <w:rFonts w:cs="Arial"/>
                <w:b/>
                <w:i/>
                <w:sz w:val="14"/>
                <w:szCs w:val="16"/>
                <w:lang w:eastAsia="en-US"/>
              </w:rPr>
            </w:pPr>
            <w:r w:rsidRPr="00752337">
              <w:rPr>
                <w:rFonts w:cs="Arial"/>
                <w:b/>
                <w:i/>
                <w:sz w:val="14"/>
                <w:szCs w:val="16"/>
              </w:rPr>
              <w:t>1</w:t>
            </w:r>
          </w:p>
        </w:tc>
        <w:tc>
          <w:tcPr>
            <w:tcW w:w="1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3D6DC3" w14:textId="77777777" w:rsidR="00035CED" w:rsidRPr="00752337" w:rsidRDefault="00035CED" w:rsidP="00386FCA">
            <w:pPr>
              <w:jc w:val="center"/>
              <w:rPr>
                <w:rFonts w:cs="Arial"/>
                <w:b/>
                <w:i/>
                <w:sz w:val="14"/>
                <w:szCs w:val="16"/>
                <w:lang w:eastAsia="en-US"/>
              </w:rPr>
            </w:pPr>
            <w:r w:rsidRPr="00752337">
              <w:rPr>
                <w:rFonts w:cs="Arial"/>
                <w:b/>
                <w:i/>
                <w:sz w:val="14"/>
                <w:szCs w:val="16"/>
              </w:rPr>
              <w:t>2</w:t>
            </w:r>
          </w:p>
        </w:tc>
        <w:tc>
          <w:tcPr>
            <w:tcW w:w="4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A87248" w14:textId="77777777" w:rsidR="00035CED" w:rsidRPr="00752337" w:rsidRDefault="00035CED" w:rsidP="00386FCA">
            <w:pPr>
              <w:jc w:val="center"/>
              <w:rPr>
                <w:rFonts w:cs="Arial"/>
                <w:b/>
                <w:i/>
                <w:sz w:val="14"/>
                <w:szCs w:val="16"/>
                <w:lang w:eastAsia="en-US"/>
              </w:rPr>
            </w:pPr>
            <w:r w:rsidRPr="00752337">
              <w:rPr>
                <w:rFonts w:cs="Arial"/>
                <w:b/>
                <w:i/>
                <w:sz w:val="14"/>
                <w:szCs w:val="16"/>
              </w:rPr>
              <w:t>3</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3526F4" w14:textId="77777777" w:rsidR="00035CED" w:rsidRPr="00752337" w:rsidRDefault="00035CED" w:rsidP="00386FCA">
            <w:pPr>
              <w:jc w:val="center"/>
              <w:rPr>
                <w:rFonts w:cs="Arial"/>
                <w:b/>
                <w:i/>
                <w:sz w:val="14"/>
                <w:szCs w:val="16"/>
                <w:lang w:eastAsia="en-US"/>
              </w:rPr>
            </w:pPr>
            <w:r w:rsidRPr="00752337">
              <w:rPr>
                <w:rFonts w:cs="Arial"/>
                <w:b/>
                <w:i/>
                <w:sz w:val="14"/>
                <w:szCs w:val="16"/>
              </w:rPr>
              <w:t>4</w:t>
            </w:r>
          </w:p>
        </w:tc>
        <w:tc>
          <w:tcPr>
            <w:tcW w:w="59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2404A0" w14:textId="77777777" w:rsidR="00035CED" w:rsidRPr="00752337" w:rsidRDefault="00035CED" w:rsidP="00386FCA">
            <w:pPr>
              <w:jc w:val="center"/>
              <w:rPr>
                <w:rFonts w:cs="Arial"/>
                <w:b/>
                <w:i/>
                <w:sz w:val="14"/>
                <w:szCs w:val="16"/>
                <w:lang w:eastAsia="en-US"/>
              </w:rPr>
            </w:pPr>
            <w:r w:rsidRPr="00752337">
              <w:rPr>
                <w:rFonts w:cs="Arial"/>
                <w:b/>
                <w:i/>
                <w:sz w:val="14"/>
                <w:szCs w:val="16"/>
              </w:rPr>
              <w:t>5</w:t>
            </w:r>
          </w:p>
        </w:tc>
        <w:tc>
          <w:tcPr>
            <w:tcW w:w="7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D271D9" w14:textId="77777777" w:rsidR="00035CED" w:rsidRPr="00752337" w:rsidRDefault="00DD3416" w:rsidP="00386FCA">
            <w:pPr>
              <w:jc w:val="center"/>
              <w:rPr>
                <w:rFonts w:cs="Arial"/>
                <w:b/>
                <w:i/>
                <w:sz w:val="14"/>
                <w:szCs w:val="16"/>
                <w:lang w:eastAsia="en-US"/>
              </w:rPr>
            </w:pPr>
            <w:r w:rsidRPr="00752337">
              <w:rPr>
                <w:rFonts w:cs="Arial"/>
                <w:b/>
                <w:i/>
                <w:sz w:val="14"/>
                <w:szCs w:val="16"/>
              </w:rPr>
              <w:t>6=4x5</w:t>
            </w:r>
          </w:p>
        </w:tc>
        <w:tc>
          <w:tcPr>
            <w:tcW w:w="3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667843" w14:textId="77777777" w:rsidR="00035CED" w:rsidRPr="00752337" w:rsidRDefault="009A1C23" w:rsidP="00386FCA">
            <w:pPr>
              <w:jc w:val="center"/>
              <w:rPr>
                <w:rFonts w:cs="Arial"/>
                <w:b/>
                <w:i/>
                <w:sz w:val="14"/>
                <w:szCs w:val="16"/>
                <w:lang w:eastAsia="en-US"/>
              </w:rPr>
            </w:pPr>
            <w:r w:rsidRPr="00752337">
              <w:rPr>
                <w:rFonts w:cs="Arial"/>
                <w:b/>
                <w:i/>
                <w:sz w:val="14"/>
                <w:szCs w:val="16"/>
                <w:lang w:eastAsia="en-US"/>
              </w:rPr>
              <w:t>7</w:t>
            </w:r>
          </w:p>
        </w:tc>
        <w:tc>
          <w:tcPr>
            <w:tcW w:w="73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206181" w14:textId="77777777" w:rsidR="00035CED" w:rsidRPr="00752337" w:rsidRDefault="00035CED" w:rsidP="009A1C23">
            <w:pPr>
              <w:jc w:val="center"/>
              <w:rPr>
                <w:rFonts w:cs="Arial"/>
                <w:b/>
                <w:i/>
                <w:sz w:val="14"/>
                <w:szCs w:val="16"/>
                <w:lang w:eastAsia="en-US"/>
              </w:rPr>
            </w:pPr>
            <w:r w:rsidRPr="00752337">
              <w:rPr>
                <w:rFonts w:cs="Arial"/>
                <w:b/>
                <w:i/>
                <w:sz w:val="14"/>
                <w:szCs w:val="16"/>
              </w:rPr>
              <w:t>8=</w:t>
            </w:r>
            <w:r w:rsidR="009A1C23" w:rsidRPr="00752337">
              <w:rPr>
                <w:rFonts w:cs="Arial"/>
                <w:b/>
                <w:i/>
                <w:sz w:val="14"/>
                <w:szCs w:val="16"/>
              </w:rPr>
              <w:t>6</w:t>
            </w:r>
            <w:r w:rsidRPr="00752337">
              <w:rPr>
                <w:rFonts w:cs="Arial"/>
                <w:b/>
                <w:i/>
                <w:sz w:val="14"/>
                <w:szCs w:val="16"/>
              </w:rPr>
              <w:t>x</w:t>
            </w:r>
            <w:r w:rsidR="009A1C23" w:rsidRPr="00752337">
              <w:rPr>
                <w:rFonts w:cs="Arial"/>
                <w:b/>
                <w:i/>
                <w:sz w:val="14"/>
                <w:szCs w:val="16"/>
              </w:rPr>
              <w:t>7</w:t>
            </w:r>
          </w:p>
        </w:tc>
      </w:tr>
      <w:tr w:rsidR="00035CED" w:rsidRPr="00775584" w14:paraId="47C688D2" w14:textId="77777777" w:rsidTr="009A1C23">
        <w:tc>
          <w:tcPr>
            <w:tcW w:w="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6AD8EB" w14:textId="77777777" w:rsidR="00035CED" w:rsidRPr="00775584" w:rsidRDefault="00035CED" w:rsidP="00386FCA">
            <w:pPr>
              <w:jc w:val="center"/>
              <w:rPr>
                <w:rFonts w:cs="Arial"/>
                <w:b/>
                <w:szCs w:val="24"/>
                <w:lang w:eastAsia="en-US"/>
              </w:rPr>
            </w:pPr>
            <w:r w:rsidRPr="00775584">
              <w:rPr>
                <w:rFonts w:cs="Arial"/>
                <w:b/>
              </w:rPr>
              <w:t>1.</w:t>
            </w:r>
          </w:p>
        </w:tc>
        <w:tc>
          <w:tcPr>
            <w:tcW w:w="1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10889D" w14:textId="77777777" w:rsidR="00035CED" w:rsidRPr="00775584" w:rsidRDefault="00035CED" w:rsidP="00386FCA">
            <w:pPr>
              <w:jc w:val="center"/>
              <w:rPr>
                <w:rFonts w:cs="Arial"/>
                <w:b/>
                <w:szCs w:val="24"/>
                <w:lang w:eastAsia="en-US"/>
              </w:rPr>
            </w:pPr>
            <w:r w:rsidRPr="00775584">
              <w:rPr>
                <w:rFonts w:cs="Arial"/>
                <w:b/>
              </w:rPr>
              <w:t>Najem PET/CT skenerja s pripadajočo opremo</w:t>
            </w:r>
            <w:r w:rsidR="00543AA5" w:rsidRPr="00775584">
              <w:rPr>
                <w:rFonts w:cs="Arial"/>
                <w:b/>
              </w:rPr>
              <w:t xml:space="preserve"> </w:t>
            </w:r>
            <w:r w:rsidR="00543AA5" w:rsidRPr="00775584">
              <w:rPr>
                <w:rFonts w:cs="Arial"/>
              </w:rPr>
              <w:t>skladno s tehničnimi specifikacijami naročnika</w:t>
            </w:r>
          </w:p>
        </w:tc>
        <w:tc>
          <w:tcPr>
            <w:tcW w:w="4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55AF52" w14:textId="77777777" w:rsidR="00035CED" w:rsidRPr="00775584" w:rsidRDefault="00386FCA" w:rsidP="00386FCA">
            <w:pPr>
              <w:jc w:val="center"/>
              <w:rPr>
                <w:rFonts w:cs="Arial"/>
                <w:b/>
                <w:szCs w:val="24"/>
                <w:lang w:eastAsia="en-US"/>
              </w:rPr>
            </w:pPr>
            <w:r w:rsidRPr="00775584">
              <w:rPr>
                <w:rFonts w:cs="Arial"/>
                <w:b/>
              </w:rPr>
              <w:t>mesec</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3D726" w14:textId="77777777" w:rsidR="00035CED" w:rsidRPr="00775584" w:rsidRDefault="00DD3416" w:rsidP="00386FCA">
            <w:pPr>
              <w:pStyle w:val="Slika"/>
              <w:spacing w:before="0" w:after="0"/>
              <w:rPr>
                <w:rFonts w:ascii="Arial" w:hAnsi="Arial" w:cs="Arial"/>
                <w:b/>
                <w:sz w:val="20"/>
              </w:rPr>
            </w:pPr>
            <w:r w:rsidRPr="00775584">
              <w:rPr>
                <w:rFonts w:ascii="Arial" w:hAnsi="Arial" w:cs="Arial"/>
                <w:b/>
                <w:sz w:val="20"/>
              </w:rPr>
              <w:t>60</w:t>
            </w:r>
          </w:p>
        </w:tc>
        <w:tc>
          <w:tcPr>
            <w:tcW w:w="591" w:type="pct"/>
            <w:tcBorders>
              <w:top w:val="single" w:sz="4" w:space="0" w:color="auto"/>
              <w:left w:val="single" w:sz="4" w:space="0" w:color="auto"/>
              <w:bottom w:val="single" w:sz="4" w:space="0" w:color="auto"/>
              <w:right w:val="single" w:sz="4" w:space="0" w:color="auto"/>
            </w:tcBorders>
            <w:shd w:val="clear" w:color="auto" w:fill="FFFF00"/>
            <w:vAlign w:val="center"/>
          </w:tcPr>
          <w:p w14:paraId="39D1981C" w14:textId="77777777" w:rsidR="00035CED" w:rsidRPr="00775584" w:rsidRDefault="00035CED" w:rsidP="00386FCA">
            <w:pPr>
              <w:jc w:val="center"/>
              <w:rPr>
                <w:rFonts w:cs="Arial"/>
                <w:b/>
                <w:szCs w:val="24"/>
                <w:lang w:eastAsia="en-US"/>
              </w:rPr>
            </w:pP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14:paraId="38C532B4" w14:textId="77777777" w:rsidR="00035CED" w:rsidRPr="00775584" w:rsidRDefault="00035CED" w:rsidP="00386FCA">
            <w:pPr>
              <w:jc w:val="center"/>
              <w:rPr>
                <w:rFonts w:cs="Arial"/>
                <w:b/>
                <w:szCs w:val="24"/>
                <w:lang w:eastAsia="en-US"/>
              </w:rPr>
            </w:pPr>
          </w:p>
        </w:tc>
        <w:tc>
          <w:tcPr>
            <w:tcW w:w="307" w:type="pct"/>
            <w:tcBorders>
              <w:top w:val="single" w:sz="4" w:space="0" w:color="auto"/>
              <w:left w:val="single" w:sz="4" w:space="0" w:color="auto"/>
              <w:bottom w:val="single" w:sz="4" w:space="0" w:color="auto"/>
              <w:right w:val="single" w:sz="4" w:space="0" w:color="auto"/>
            </w:tcBorders>
            <w:shd w:val="clear" w:color="auto" w:fill="FFFF00"/>
            <w:vAlign w:val="center"/>
          </w:tcPr>
          <w:p w14:paraId="0036F6A4" w14:textId="77777777" w:rsidR="00035CED" w:rsidRPr="00775584" w:rsidRDefault="00035CED" w:rsidP="00752337">
            <w:pPr>
              <w:jc w:val="center"/>
              <w:rPr>
                <w:rFonts w:cs="Arial"/>
                <w:b/>
                <w:szCs w:val="24"/>
                <w:lang w:eastAsia="en-US"/>
              </w:rPr>
            </w:pPr>
          </w:p>
        </w:tc>
        <w:tc>
          <w:tcPr>
            <w:tcW w:w="730" w:type="pct"/>
            <w:tcBorders>
              <w:top w:val="single" w:sz="4" w:space="0" w:color="auto"/>
              <w:left w:val="single" w:sz="4" w:space="0" w:color="auto"/>
              <w:bottom w:val="single" w:sz="4" w:space="0" w:color="auto"/>
              <w:right w:val="single" w:sz="4" w:space="0" w:color="auto"/>
            </w:tcBorders>
            <w:shd w:val="clear" w:color="auto" w:fill="FFFF00"/>
            <w:vAlign w:val="center"/>
          </w:tcPr>
          <w:p w14:paraId="57A09D7C" w14:textId="77777777" w:rsidR="00035CED" w:rsidRPr="00775584" w:rsidRDefault="00035CED" w:rsidP="00386FCA">
            <w:pPr>
              <w:jc w:val="center"/>
              <w:rPr>
                <w:rFonts w:cs="Arial"/>
                <w:b/>
                <w:szCs w:val="24"/>
                <w:lang w:eastAsia="en-US"/>
              </w:rPr>
            </w:pPr>
          </w:p>
        </w:tc>
      </w:tr>
      <w:tr w:rsidR="00DD3416" w:rsidRPr="00775584" w14:paraId="2BBA08F5" w14:textId="77777777" w:rsidTr="009A1C23">
        <w:tc>
          <w:tcPr>
            <w:tcW w:w="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67BC24C" w14:textId="77777777" w:rsidR="00DD3416" w:rsidRPr="00775584" w:rsidRDefault="009A1C23" w:rsidP="00386FCA">
            <w:pPr>
              <w:jc w:val="center"/>
              <w:rPr>
                <w:rFonts w:cs="Arial"/>
                <w:b/>
              </w:rPr>
            </w:pPr>
            <w:r w:rsidRPr="00775584">
              <w:rPr>
                <w:rFonts w:cs="Arial"/>
                <w:b/>
              </w:rPr>
              <w:t>2.</w:t>
            </w:r>
          </w:p>
        </w:tc>
        <w:tc>
          <w:tcPr>
            <w:tcW w:w="1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D9A790" w14:textId="77777777" w:rsidR="00DD3416" w:rsidRPr="00775584" w:rsidRDefault="00AA73BA" w:rsidP="00775584">
            <w:pPr>
              <w:jc w:val="center"/>
              <w:rPr>
                <w:rFonts w:cs="Arial"/>
                <w:b/>
              </w:rPr>
            </w:pPr>
            <w:r w:rsidRPr="00775584">
              <w:rPr>
                <w:rFonts w:cs="Arial"/>
                <w:b/>
              </w:rPr>
              <w:t xml:space="preserve">Ureditev prostorov za </w:t>
            </w:r>
            <w:r w:rsidR="00775584">
              <w:rPr>
                <w:rFonts w:cs="Arial"/>
                <w:b/>
              </w:rPr>
              <w:t>PET/CT aparat</w:t>
            </w:r>
            <w:r w:rsidRPr="00775584">
              <w:rPr>
                <w:rFonts w:cs="Arial"/>
                <w:b/>
              </w:rPr>
              <w:t xml:space="preserve"> </w:t>
            </w:r>
            <w:r w:rsidRPr="00775584">
              <w:rPr>
                <w:rFonts w:cs="Arial"/>
              </w:rPr>
              <w:t xml:space="preserve">skladno s tehničnimi specifikacijami naročnika </w:t>
            </w:r>
            <w:r w:rsidRPr="0049363E">
              <w:rPr>
                <w:rFonts w:cs="Arial"/>
              </w:rPr>
              <w:t>in vključeno projektno dokumentacijo (PZI, PID)</w:t>
            </w:r>
          </w:p>
        </w:tc>
        <w:tc>
          <w:tcPr>
            <w:tcW w:w="4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FE23DD" w14:textId="77777777" w:rsidR="00DD3416" w:rsidRPr="00775584" w:rsidRDefault="009A1C23" w:rsidP="00386FCA">
            <w:pPr>
              <w:jc w:val="center"/>
              <w:rPr>
                <w:rFonts w:cs="Arial"/>
                <w:b/>
              </w:rPr>
            </w:pPr>
            <w:r w:rsidRPr="00775584">
              <w:rPr>
                <w:rFonts w:cs="Arial"/>
                <w:b/>
              </w:rPr>
              <w:t>Ko</w:t>
            </w:r>
            <w:r w:rsidR="00752337" w:rsidRPr="00775584">
              <w:rPr>
                <w:rFonts w:cs="Arial"/>
                <w:b/>
              </w:rPr>
              <w:t>mplet</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2CC80" w14:textId="77777777" w:rsidR="00DD3416" w:rsidRPr="00775584" w:rsidRDefault="00752337" w:rsidP="00386FCA">
            <w:pPr>
              <w:pStyle w:val="Slika"/>
              <w:spacing w:before="0" w:after="0"/>
              <w:rPr>
                <w:rFonts w:ascii="Arial" w:hAnsi="Arial" w:cs="Arial"/>
                <w:b/>
                <w:sz w:val="20"/>
              </w:rPr>
            </w:pPr>
            <w:r w:rsidRPr="00775584">
              <w:rPr>
                <w:rFonts w:ascii="Arial" w:hAnsi="Arial" w:cs="Arial"/>
                <w:b/>
                <w:sz w:val="20"/>
              </w:rPr>
              <w:t>1</w:t>
            </w:r>
          </w:p>
        </w:tc>
        <w:tc>
          <w:tcPr>
            <w:tcW w:w="591" w:type="pct"/>
            <w:tcBorders>
              <w:top w:val="single" w:sz="4" w:space="0" w:color="auto"/>
              <w:left w:val="single" w:sz="4" w:space="0" w:color="auto"/>
              <w:bottom w:val="single" w:sz="4" w:space="0" w:color="auto"/>
              <w:right w:val="single" w:sz="4" w:space="0" w:color="auto"/>
            </w:tcBorders>
            <w:shd w:val="clear" w:color="auto" w:fill="FFFF00"/>
            <w:vAlign w:val="center"/>
          </w:tcPr>
          <w:p w14:paraId="125BFD9B" w14:textId="77777777" w:rsidR="00DD3416" w:rsidRPr="00775584" w:rsidRDefault="00DD3416" w:rsidP="00386FCA">
            <w:pPr>
              <w:jc w:val="center"/>
              <w:rPr>
                <w:rFonts w:cs="Arial"/>
                <w:b/>
                <w:szCs w:val="24"/>
                <w:lang w:eastAsia="en-US"/>
              </w:rPr>
            </w:pP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14:paraId="6E1CD223" w14:textId="77777777" w:rsidR="00DD3416" w:rsidRPr="00775584" w:rsidRDefault="00DD3416" w:rsidP="00386FCA">
            <w:pPr>
              <w:jc w:val="center"/>
              <w:rPr>
                <w:rFonts w:cs="Arial"/>
                <w:b/>
                <w:szCs w:val="24"/>
                <w:lang w:eastAsia="en-US"/>
              </w:rPr>
            </w:pPr>
          </w:p>
        </w:tc>
        <w:tc>
          <w:tcPr>
            <w:tcW w:w="307" w:type="pct"/>
            <w:tcBorders>
              <w:top w:val="single" w:sz="4" w:space="0" w:color="auto"/>
              <w:left w:val="single" w:sz="4" w:space="0" w:color="auto"/>
              <w:bottom w:val="single" w:sz="4" w:space="0" w:color="auto"/>
              <w:right w:val="single" w:sz="4" w:space="0" w:color="auto"/>
            </w:tcBorders>
            <w:shd w:val="clear" w:color="auto" w:fill="FFFF00"/>
            <w:vAlign w:val="center"/>
          </w:tcPr>
          <w:p w14:paraId="62B676B5" w14:textId="77777777" w:rsidR="00DD3416" w:rsidRPr="00775584" w:rsidRDefault="00DD3416" w:rsidP="00386FCA">
            <w:pPr>
              <w:jc w:val="center"/>
              <w:rPr>
                <w:rFonts w:cs="Arial"/>
                <w:b/>
                <w:szCs w:val="24"/>
                <w:lang w:eastAsia="en-US"/>
              </w:rPr>
            </w:pPr>
          </w:p>
        </w:tc>
        <w:tc>
          <w:tcPr>
            <w:tcW w:w="730" w:type="pct"/>
            <w:tcBorders>
              <w:top w:val="single" w:sz="4" w:space="0" w:color="auto"/>
              <w:left w:val="single" w:sz="4" w:space="0" w:color="auto"/>
              <w:bottom w:val="single" w:sz="4" w:space="0" w:color="auto"/>
              <w:right w:val="single" w:sz="4" w:space="0" w:color="auto"/>
            </w:tcBorders>
            <w:shd w:val="clear" w:color="auto" w:fill="FFFF00"/>
            <w:vAlign w:val="center"/>
          </w:tcPr>
          <w:p w14:paraId="0CF4F079" w14:textId="77777777" w:rsidR="00DD3416" w:rsidRPr="00775584" w:rsidRDefault="00DD3416" w:rsidP="00386FCA">
            <w:pPr>
              <w:jc w:val="center"/>
              <w:rPr>
                <w:rFonts w:cs="Arial"/>
                <w:b/>
                <w:szCs w:val="24"/>
                <w:lang w:eastAsia="en-US"/>
              </w:rPr>
            </w:pPr>
          </w:p>
        </w:tc>
      </w:tr>
      <w:tr w:rsidR="009A1C23" w14:paraId="5EF2B120" w14:textId="77777777" w:rsidTr="009A1C23">
        <w:tc>
          <w:tcPr>
            <w:tcW w:w="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F65EEC" w14:textId="77777777" w:rsidR="009A1C23" w:rsidRPr="00775584" w:rsidRDefault="009A1C23" w:rsidP="00386FCA">
            <w:pPr>
              <w:jc w:val="center"/>
              <w:rPr>
                <w:rFonts w:cs="Arial"/>
                <w:b/>
              </w:rPr>
            </w:pPr>
            <w:r w:rsidRPr="00775584">
              <w:rPr>
                <w:rFonts w:cs="Arial"/>
                <w:b/>
              </w:rPr>
              <w:t>3.</w:t>
            </w:r>
          </w:p>
        </w:tc>
        <w:tc>
          <w:tcPr>
            <w:tcW w:w="1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A434E2" w14:textId="77777777" w:rsidR="009A1C23" w:rsidRPr="00775584" w:rsidRDefault="009A1C23" w:rsidP="00775584">
            <w:pPr>
              <w:jc w:val="center"/>
              <w:rPr>
                <w:rFonts w:cs="Arial"/>
                <w:b/>
              </w:rPr>
            </w:pPr>
            <w:r w:rsidRPr="00775584">
              <w:rPr>
                <w:rFonts w:cs="Arial"/>
                <w:b/>
              </w:rPr>
              <w:t>Preureditev čakalnice</w:t>
            </w:r>
            <w:r w:rsidR="00775584" w:rsidRPr="00775584">
              <w:rPr>
                <w:rFonts w:cs="Arial"/>
                <w:b/>
              </w:rPr>
              <w:t xml:space="preserve"> </w:t>
            </w:r>
            <w:r w:rsidR="00775584" w:rsidRPr="00775584">
              <w:rPr>
                <w:rFonts w:cs="Arial"/>
              </w:rPr>
              <w:t xml:space="preserve">skladno s tehničnimi specifikacijami naročnika </w:t>
            </w:r>
            <w:r w:rsidR="00775584" w:rsidRPr="0049363E">
              <w:rPr>
                <w:rFonts w:cs="Arial"/>
              </w:rPr>
              <w:t>in vključeno projektno dokumentacijo (PZI, PID)</w:t>
            </w:r>
          </w:p>
        </w:tc>
        <w:tc>
          <w:tcPr>
            <w:tcW w:w="4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8DC84C" w14:textId="77777777" w:rsidR="009A1C23" w:rsidRPr="00775584" w:rsidRDefault="00752337" w:rsidP="00752337">
            <w:pPr>
              <w:jc w:val="center"/>
              <w:rPr>
                <w:rFonts w:cs="Arial"/>
                <w:b/>
              </w:rPr>
            </w:pPr>
            <w:r w:rsidRPr="00775584">
              <w:rPr>
                <w:rFonts w:cs="Arial"/>
                <w:b/>
              </w:rPr>
              <w:t>Komplet</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49F1BD" w14:textId="77777777" w:rsidR="009A1C23" w:rsidRPr="00775584" w:rsidRDefault="00752337" w:rsidP="00386FCA">
            <w:pPr>
              <w:pStyle w:val="Slika"/>
              <w:spacing w:before="0" w:after="0"/>
              <w:rPr>
                <w:rFonts w:ascii="Arial" w:hAnsi="Arial" w:cs="Arial"/>
                <w:b/>
                <w:sz w:val="20"/>
              </w:rPr>
            </w:pPr>
            <w:r w:rsidRPr="00775584">
              <w:rPr>
                <w:rFonts w:ascii="Arial" w:hAnsi="Arial" w:cs="Arial"/>
                <w:b/>
                <w:sz w:val="20"/>
              </w:rPr>
              <w:t>1</w:t>
            </w:r>
          </w:p>
        </w:tc>
        <w:tc>
          <w:tcPr>
            <w:tcW w:w="591" w:type="pct"/>
            <w:tcBorders>
              <w:top w:val="single" w:sz="4" w:space="0" w:color="auto"/>
              <w:left w:val="single" w:sz="4" w:space="0" w:color="auto"/>
              <w:bottom w:val="single" w:sz="4" w:space="0" w:color="auto"/>
              <w:right w:val="single" w:sz="4" w:space="0" w:color="auto"/>
            </w:tcBorders>
            <w:shd w:val="clear" w:color="auto" w:fill="FFFF00"/>
            <w:vAlign w:val="center"/>
          </w:tcPr>
          <w:p w14:paraId="1FCBA93E" w14:textId="77777777" w:rsidR="009A1C23" w:rsidRPr="00775584" w:rsidRDefault="009A1C23" w:rsidP="00386FCA">
            <w:pPr>
              <w:jc w:val="center"/>
              <w:rPr>
                <w:rFonts w:cs="Arial"/>
                <w:b/>
                <w:szCs w:val="24"/>
                <w:lang w:eastAsia="en-US"/>
              </w:rPr>
            </w:pP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14:paraId="6328713C" w14:textId="77777777" w:rsidR="009A1C23" w:rsidRPr="00775584" w:rsidRDefault="009A1C23" w:rsidP="00386FCA">
            <w:pPr>
              <w:jc w:val="center"/>
              <w:rPr>
                <w:rFonts w:cs="Arial"/>
                <w:b/>
                <w:szCs w:val="24"/>
                <w:lang w:eastAsia="en-US"/>
              </w:rPr>
            </w:pPr>
          </w:p>
        </w:tc>
        <w:tc>
          <w:tcPr>
            <w:tcW w:w="307" w:type="pct"/>
            <w:tcBorders>
              <w:top w:val="single" w:sz="4" w:space="0" w:color="auto"/>
              <w:left w:val="single" w:sz="4" w:space="0" w:color="auto"/>
              <w:bottom w:val="single" w:sz="4" w:space="0" w:color="auto"/>
              <w:right w:val="single" w:sz="4" w:space="0" w:color="auto"/>
            </w:tcBorders>
            <w:shd w:val="clear" w:color="auto" w:fill="FFFF00"/>
            <w:vAlign w:val="center"/>
          </w:tcPr>
          <w:p w14:paraId="218CF01A" w14:textId="77777777" w:rsidR="009A1C23" w:rsidRPr="00386FCA" w:rsidRDefault="009A1C23" w:rsidP="00386FCA">
            <w:pPr>
              <w:jc w:val="center"/>
              <w:rPr>
                <w:rFonts w:cs="Arial"/>
                <w:b/>
                <w:szCs w:val="24"/>
                <w:lang w:eastAsia="en-US"/>
              </w:rPr>
            </w:pPr>
          </w:p>
        </w:tc>
        <w:tc>
          <w:tcPr>
            <w:tcW w:w="730" w:type="pct"/>
            <w:tcBorders>
              <w:top w:val="single" w:sz="4" w:space="0" w:color="auto"/>
              <w:left w:val="single" w:sz="4" w:space="0" w:color="auto"/>
              <w:bottom w:val="single" w:sz="4" w:space="0" w:color="auto"/>
              <w:right w:val="single" w:sz="4" w:space="0" w:color="auto"/>
            </w:tcBorders>
            <w:shd w:val="clear" w:color="auto" w:fill="FFFF00"/>
            <w:vAlign w:val="center"/>
          </w:tcPr>
          <w:p w14:paraId="36E3DF1A" w14:textId="77777777" w:rsidR="009A1C23" w:rsidRPr="00386FCA" w:rsidRDefault="009A1C23" w:rsidP="00386FCA">
            <w:pPr>
              <w:jc w:val="center"/>
              <w:rPr>
                <w:rFonts w:cs="Arial"/>
                <w:b/>
                <w:szCs w:val="24"/>
                <w:lang w:eastAsia="en-US"/>
              </w:rPr>
            </w:pPr>
          </w:p>
        </w:tc>
      </w:tr>
      <w:tr w:rsidR="009A1C23" w14:paraId="5DEB9529" w14:textId="77777777" w:rsidTr="009A1C23">
        <w:tc>
          <w:tcPr>
            <w:tcW w:w="3246"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81F9CF" w14:textId="77777777" w:rsidR="009A1C23" w:rsidRPr="00386FCA" w:rsidRDefault="009A1C23" w:rsidP="00EE576B">
            <w:pPr>
              <w:jc w:val="right"/>
              <w:rPr>
                <w:rFonts w:cs="Arial"/>
                <w:b/>
                <w:szCs w:val="24"/>
                <w:lang w:eastAsia="en-US"/>
              </w:rPr>
            </w:pPr>
            <w:r>
              <w:rPr>
                <w:rFonts w:cs="Arial"/>
                <w:b/>
              </w:rPr>
              <w:t>SKUP</w:t>
            </w:r>
            <w:r w:rsidR="00EE576B">
              <w:rPr>
                <w:rFonts w:cs="Arial"/>
                <w:b/>
              </w:rPr>
              <w:t>NA PONUDBENA CENA</w:t>
            </w:r>
            <w:r w:rsidR="00D30122">
              <w:rPr>
                <w:rFonts w:cs="Arial"/>
                <w:b/>
              </w:rPr>
              <w:t>:</w:t>
            </w: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14:paraId="5859443A" w14:textId="77777777" w:rsidR="009A1C23" w:rsidRPr="00386FCA" w:rsidRDefault="009A1C23" w:rsidP="00386FCA">
            <w:pPr>
              <w:jc w:val="center"/>
              <w:rPr>
                <w:rFonts w:cs="Arial"/>
                <w:b/>
                <w:szCs w:val="24"/>
                <w:lang w:eastAsia="en-US"/>
              </w:rPr>
            </w:pPr>
          </w:p>
        </w:tc>
        <w:tc>
          <w:tcPr>
            <w:tcW w:w="307" w:type="pct"/>
            <w:tcBorders>
              <w:top w:val="single" w:sz="4" w:space="0" w:color="auto"/>
              <w:left w:val="single" w:sz="4" w:space="0" w:color="auto"/>
              <w:bottom w:val="single" w:sz="4" w:space="0" w:color="auto"/>
              <w:right w:val="single" w:sz="4" w:space="0" w:color="auto"/>
            </w:tcBorders>
            <w:shd w:val="clear" w:color="auto" w:fill="FFFF00"/>
            <w:vAlign w:val="center"/>
          </w:tcPr>
          <w:p w14:paraId="739B5097" w14:textId="77777777" w:rsidR="009A1C23" w:rsidRPr="00386FCA" w:rsidRDefault="009A1C23" w:rsidP="00386FCA">
            <w:pPr>
              <w:jc w:val="center"/>
              <w:rPr>
                <w:rFonts w:cs="Arial"/>
                <w:b/>
                <w:szCs w:val="24"/>
                <w:lang w:eastAsia="en-US"/>
              </w:rPr>
            </w:pPr>
          </w:p>
        </w:tc>
        <w:tc>
          <w:tcPr>
            <w:tcW w:w="730" w:type="pct"/>
            <w:tcBorders>
              <w:top w:val="single" w:sz="4" w:space="0" w:color="auto"/>
              <w:left w:val="single" w:sz="4" w:space="0" w:color="auto"/>
              <w:bottom w:val="single" w:sz="4" w:space="0" w:color="auto"/>
              <w:right w:val="single" w:sz="4" w:space="0" w:color="auto"/>
            </w:tcBorders>
            <w:shd w:val="clear" w:color="auto" w:fill="FFFF00"/>
            <w:vAlign w:val="center"/>
          </w:tcPr>
          <w:p w14:paraId="286FA3CC" w14:textId="77777777" w:rsidR="009A1C23" w:rsidRPr="00386FCA" w:rsidRDefault="009A1C23" w:rsidP="00386FCA">
            <w:pPr>
              <w:jc w:val="center"/>
              <w:rPr>
                <w:rFonts w:cs="Arial"/>
                <w:b/>
                <w:szCs w:val="24"/>
                <w:lang w:eastAsia="en-US"/>
              </w:rPr>
            </w:pPr>
          </w:p>
        </w:tc>
      </w:tr>
    </w:tbl>
    <w:p w14:paraId="31C62DBF" w14:textId="77777777" w:rsidR="00035CED" w:rsidRDefault="00035CED" w:rsidP="00035CED">
      <w:pPr>
        <w:pStyle w:val="BodyText3"/>
        <w:rPr>
          <w:rFonts w:cs="Arial"/>
          <w:b/>
        </w:rPr>
      </w:pPr>
    </w:p>
    <w:p w14:paraId="1AD5C8CA" w14:textId="77777777" w:rsidR="00CF3967" w:rsidRPr="00AF52DE" w:rsidRDefault="00CF3967" w:rsidP="00AF52DE">
      <w:pPr>
        <w:jc w:val="both"/>
        <w:rPr>
          <w:b/>
        </w:rPr>
      </w:pPr>
      <w:r w:rsidRPr="001969D7">
        <w:rPr>
          <w:b/>
        </w:rPr>
        <w:t>Merilo 2:</w:t>
      </w:r>
    </w:p>
    <w:tbl>
      <w:tblPr>
        <w:tblStyle w:val="TableGrid"/>
        <w:tblW w:w="0" w:type="auto"/>
        <w:tblInd w:w="113" w:type="dxa"/>
        <w:tblLook w:val="04A0" w:firstRow="1" w:lastRow="0" w:firstColumn="1" w:lastColumn="0" w:noHBand="0" w:noVBand="1"/>
      </w:tblPr>
      <w:tblGrid>
        <w:gridCol w:w="642"/>
        <w:gridCol w:w="6295"/>
        <w:gridCol w:w="1017"/>
        <w:gridCol w:w="1219"/>
      </w:tblGrid>
      <w:tr w:rsidR="00CF3967" w:rsidRPr="0087007F" w14:paraId="36CEFE3B" w14:textId="77777777" w:rsidTr="00AF52DE">
        <w:tc>
          <w:tcPr>
            <w:tcW w:w="642" w:type="dxa"/>
          </w:tcPr>
          <w:p w14:paraId="16849D0A" w14:textId="77777777" w:rsidR="00CF3967" w:rsidRPr="0087007F" w:rsidRDefault="00CF3967" w:rsidP="006778D3">
            <w:pPr>
              <w:jc w:val="center"/>
              <w:rPr>
                <w:rFonts w:cs="Arial"/>
                <w:sz w:val="20"/>
                <w:szCs w:val="20"/>
              </w:rPr>
            </w:pPr>
            <w:r w:rsidRPr="0087007F">
              <w:rPr>
                <w:rFonts w:cs="Arial"/>
                <w:sz w:val="20"/>
                <w:szCs w:val="20"/>
              </w:rPr>
              <w:t>i</w:t>
            </w:r>
          </w:p>
        </w:tc>
        <w:tc>
          <w:tcPr>
            <w:tcW w:w="6295" w:type="dxa"/>
          </w:tcPr>
          <w:p w14:paraId="78895030" w14:textId="77777777" w:rsidR="00CF3967" w:rsidRPr="0087007F" w:rsidRDefault="00CF3967" w:rsidP="006778D3">
            <w:pPr>
              <w:rPr>
                <w:rFonts w:cs="Arial"/>
                <w:sz w:val="20"/>
                <w:szCs w:val="20"/>
              </w:rPr>
            </w:pPr>
            <w:r w:rsidRPr="0087007F">
              <w:rPr>
                <w:rFonts w:cs="Arial"/>
                <w:sz w:val="20"/>
                <w:szCs w:val="20"/>
              </w:rPr>
              <w:t>kriterij</w:t>
            </w:r>
          </w:p>
        </w:tc>
        <w:tc>
          <w:tcPr>
            <w:tcW w:w="1017" w:type="dxa"/>
          </w:tcPr>
          <w:p w14:paraId="46D62D2F" w14:textId="77777777" w:rsidR="00CF3967" w:rsidRPr="0087007F" w:rsidRDefault="00CF3967" w:rsidP="006778D3">
            <w:pPr>
              <w:jc w:val="center"/>
              <w:rPr>
                <w:rFonts w:cs="Arial"/>
                <w:sz w:val="20"/>
                <w:szCs w:val="20"/>
              </w:rPr>
            </w:pPr>
            <w:r w:rsidRPr="001969D7">
              <w:rPr>
                <w:rFonts w:cs="Arial"/>
                <w:sz w:val="20"/>
                <w:szCs w:val="20"/>
              </w:rPr>
              <w:t>Vrednost kriterija</w:t>
            </w:r>
          </w:p>
        </w:tc>
        <w:tc>
          <w:tcPr>
            <w:tcW w:w="1219" w:type="dxa"/>
          </w:tcPr>
          <w:p w14:paraId="219045B5" w14:textId="77777777" w:rsidR="00CF3967" w:rsidRPr="0087007F" w:rsidRDefault="00CF3967" w:rsidP="006778D3">
            <w:pPr>
              <w:jc w:val="center"/>
              <w:rPr>
                <w:rFonts w:cs="Arial"/>
              </w:rPr>
            </w:pPr>
            <w:r w:rsidRPr="0049363E">
              <w:rPr>
                <w:rFonts w:cs="Arial"/>
                <w:sz w:val="20"/>
              </w:rPr>
              <w:t>Število doseženih toč</w:t>
            </w:r>
            <w:r w:rsidR="00AF52DE" w:rsidRPr="0049363E">
              <w:rPr>
                <w:rFonts w:cs="Arial"/>
                <w:sz w:val="20"/>
              </w:rPr>
              <w:t>k</w:t>
            </w:r>
          </w:p>
        </w:tc>
      </w:tr>
      <w:tr w:rsidR="008E2F16" w:rsidRPr="0087007F" w14:paraId="48374429" w14:textId="77777777" w:rsidTr="00AF52DE">
        <w:tc>
          <w:tcPr>
            <w:tcW w:w="642" w:type="dxa"/>
          </w:tcPr>
          <w:p w14:paraId="3DFBF03B" w14:textId="3F1ED74E" w:rsidR="008E2F16" w:rsidRPr="0087007F" w:rsidRDefault="008E2F16" w:rsidP="008E2F16">
            <w:pPr>
              <w:jc w:val="center"/>
              <w:rPr>
                <w:rFonts w:cs="Arial"/>
                <w:sz w:val="20"/>
                <w:szCs w:val="20"/>
              </w:rPr>
            </w:pPr>
            <w:r>
              <w:rPr>
                <w:rFonts w:cs="Arial"/>
                <w:sz w:val="20"/>
                <w:szCs w:val="20"/>
              </w:rPr>
              <w:t>1</w:t>
            </w:r>
          </w:p>
        </w:tc>
        <w:tc>
          <w:tcPr>
            <w:tcW w:w="6295" w:type="dxa"/>
          </w:tcPr>
          <w:p w14:paraId="053BD643" w14:textId="527A3764" w:rsidR="008E2F16" w:rsidRPr="0087007F" w:rsidRDefault="008E2F16" w:rsidP="008E2F16">
            <w:pPr>
              <w:rPr>
                <w:rFonts w:cs="Arial"/>
                <w:sz w:val="20"/>
                <w:szCs w:val="20"/>
              </w:rPr>
            </w:pPr>
            <w:r>
              <w:rPr>
                <w:rFonts w:cs="Arial"/>
                <w:sz w:val="20"/>
                <w:szCs w:val="20"/>
              </w:rPr>
              <w:t xml:space="preserve">Sistemska časovna ločljivost za TOF (TOF zmogljivost) </w:t>
            </w:r>
            <w:r w:rsidRPr="007D4E2D">
              <w:rPr>
                <w:rFonts w:cs="Arial"/>
                <w:noProof/>
                <w:sz w:val="20"/>
                <w:szCs w:val="20"/>
              </w:rPr>
              <w:t>≤</w:t>
            </w:r>
            <w:r>
              <w:rPr>
                <w:rFonts w:cs="Arial"/>
                <w:noProof/>
                <w:sz w:val="20"/>
                <w:szCs w:val="20"/>
              </w:rPr>
              <w:t xml:space="preserve"> 220 psec.</w:t>
            </w:r>
          </w:p>
        </w:tc>
        <w:tc>
          <w:tcPr>
            <w:tcW w:w="1017" w:type="dxa"/>
          </w:tcPr>
          <w:p w14:paraId="63977F1C" w14:textId="1ECE6A67" w:rsidR="008E2F16" w:rsidRPr="0087007F" w:rsidRDefault="008E2F16" w:rsidP="008E2F16">
            <w:pPr>
              <w:jc w:val="center"/>
              <w:rPr>
                <w:rFonts w:cs="Arial"/>
                <w:sz w:val="20"/>
                <w:szCs w:val="20"/>
              </w:rPr>
            </w:pPr>
            <w:r>
              <w:rPr>
                <w:rFonts w:cs="Arial"/>
                <w:sz w:val="20"/>
                <w:szCs w:val="20"/>
              </w:rPr>
              <w:t>8</w:t>
            </w:r>
          </w:p>
        </w:tc>
        <w:tc>
          <w:tcPr>
            <w:tcW w:w="1219" w:type="dxa"/>
            <w:shd w:val="clear" w:color="auto" w:fill="FFFF00"/>
          </w:tcPr>
          <w:p w14:paraId="45F44CE8" w14:textId="77777777" w:rsidR="008E2F16" w:rsidRPr="00CF3967" w:rsidRDefault="008E2F16" w:rsidP="008E2F16">
            <w:pPr>
              <w:jc w:val="center"/>
              <w:rPr>
                <w:rFonts w:cs="Arial"/>
                <w:highlight w:val="yellow"/>
              </w:rPr>
            </w:pPr>
          </w:p>
        </w:tc>
      </w:tr>
      <w:tr w:rsidR="008E2F16" w:rsidRPr="0087007F" w14:paraId="0CC49AE2" w14:textId="77777777" w:rsidTr="00AF52DE">
        <w:tc>
          <w:tcPr>
            <w:tcW w:w="642" w:type="dxa"/>
          </w:tcPr>
          <w:p w14:paraId="0B3EB79C" w14:textId="4EBAB4DA" w:rsidR="008E2F16" w:rsidRPr="0087007F" w:rsidRDefault="008E2F16" w:rsidP="008E2F16">
            <w:pPr>
              <w:jc w:val="center"/>
              <w:rPr>
                <w:rFonts w:cs="Arial"/>
                <w:sz w:val="20"/>
                <w:szCs w:val="20"/>
              </w:rPr>
            </w:pPr>
            <w:r>
              <w:rPr>
                <w:rFonts w:cs="Arial"/>
                <w:sz w:val="20"/>
                <w:szCs w:val="20"/>
              </w:rPr>
              <w:t>2</w:t>
            </w:r>
          </w:p>
        </w:tc>
        <w:tc>
          <w:tcPr>
            <w:tcW w:w="6295" w:type="dxa"/>
          </w:tcPr>
          <w:p w14:paraId="00167F91" w14:textId="2E4FA146" w:rsidR="008E2F16" w:rsidRPr="0087007F" w:rsidRDefault="008E2F16" w:rsidP="008E2F16">
            <w:pPr>
              <w:rPr>
                <w:rFonts w:cs="Arial"/>
                <w:sz w:val="20"/>
                <w:szCs w:val="20"/>
              </w:rPr>
            </w:pPr>
            <w:r>
              <w:rPr>
                <w:rFonts w:cs="Arial"/>
                <w:sz w:val="20"/>
                <w:szCs w:val="20"/>
              </w:rPr>
              <w:t>Omogoča kontinuirano premikanje mize pri zajemanju PET slikovnih podatkov, pri preiskavah PET in PET/CT celotnega telesa.</w:t>
            </w:r>
          </w:p>
        </w:tc>
        <w:tc>
          <w:tcPr>
            <w:tcW w:w="1017" w:type="dxa"/>
          </w:tcPr>
          <w:p w14:paraId="7A289160" w14:textId="2B51D59B" w:rsidR="008E2F16" w:rsidRPr="0087007F" w:rsidRDefault="008E2F16" w:rsidP="008E2F16">
            <w:pPr>
              <w:jc w:val="center"/>
              <w:rPr>
                <w:rFonts w:cs="Arial"/>
                <w:sz w:val="20"/>
                <w:szCs w:val="20"/>
              </w:rPr>
            </w:pPr>
            <w:r>
              <w:rPr>
                <w:rFonts w:cs="Arial"/>
                <w:sz w:val="20"/>
                <w:szCs w:val="20"/>
              </w:rPr>
              <w:t>8</w:t>
            </w:r>
          </w:p>
        </w:tc>
        <w:tc>
          <w:tcPr>
            <w:tcW w:w="1219" w:type="dxa"/>
            <w:shd w:val="clear" w:color="auto" w:fill="FFFF00"/>
          </w:tcPr>
          <w:p w14:paraId="015DF675" w14:textId="77777777" w:rsidR="008E2F16" w:rsidRPr="00CF3967" w:rsidRDefault="008E2F16" w:rsidP="008E2F16">
            <w:pPr>
              <w:jc w:val="center"/>
              <w:rPr>
                <w:rFonts w:cs="Arial"/>
                <w:highlight w:val="yellow"/>
              </w:rPr>
            </w:pPr>
          </w:p>
        </w:tc>
      </w:tr>
      <w:tr w:rsidR="008E2F16" w:rsidRPr="0087007F" w14:paraId="38868F16" w14:textId="77777777" w:rsidTr="00AF52DE">
        <w:tc>
          <w:tcPr>
            <w:tcW w:w="642" w:type="dxa"/>
          </w:tcPr>
          <w:p w14:paraId="6D76824D" w14:textId="2A4548E0" w:rsidR="008E2F16" w:rsidRPr="0087007F" w:rsidRDefault="008E2F16" w:rsidP="008E2F16">
            <w:pPr>
              <w:jc w:val="center"/>
              <w:rPr>
                <w:rFonts w:cs="Arial"/>
                <w:sz w:val="20"/>
                <w:szCs w:val="20"/>
              </w:rPr>
            </w:pPr>
            <w:r>
              <w:rPr>
                <w:rFonts w:cs="Arial"/>
                <w:sz w:val="20"/>
                <w:szCs w:val="20"/>
              </w:rPr>
              <w:t>3</w:t>
            </w:r>
          </w:p>
        </w:tc>
        <w:tc>
          <w:tcPr>
            <w:tcW w:w="6295" w:type="dxa"/>
          </w:tcPr>
          <w:p w14:paraId="7671C422" w14:textId="6B508E72" w:rsidR="008E2F16" w:rsidRPr="0087007F" w:rsidRDefault="008E2F16" w:rsidP="008E2F16">
            <w:pPr>
              <w:rPr>
                <w:rFonts w:cs="Arial"/>
                <w:sz w:val="20"/>
                <w:szCs w:val="20"/>
              </w:rPr>
            </w:pPr>
            <w:r>
              <w:rPr>
                <w:rFonts w:cs="Arial"/>
                <w:sz w:val="20"/>
                <w:szCs w:val="20"/>
              </w:rPr>
              <w:t>Ima sistem, ki lahko iz zajetih PET podatkov samodejno zazna signal dihalne krivulje (brez nameščanja zunanjih, dodatnih naprav in pripomočkov) in na rekonstruiranih PET slikah odpravi ali zmanjša popačenja zaradi premikov med dihanjem, t.i. device-less (data-driven) motion correction/gating.</w:t>
            </w:r>
          </w:p>
        </w:tc>
        <w:tc>
          <w:tcPr>
            <w:tcW w:w="1017" w:type="dxa"/>
          </w:tcPr>
          <w:p w14:paraId="057E5433" w14:textId="17DB6E71" w:rsidR="008E2F16" w:rsidRPr="0087007F" w:rsidRDefault="008E2F16" w:rsidP="008E2F16">
            <w:pPr>
              <w:jc w:val="center"/>
              <w:rPr>
                <w:rFonts w:cs="Arial"/>
                <w:sz w:val="20"/>
                <w:szCs w:val="20"/>
              </w:rPr>
            </w:pPr>
            <w:r>
              <w:rPr>
                <w:rFonts w:cs="Arial"/>
                <w:sz w:val="20"/>
                <w:szCs w:val="20"/>
              </w:rPr>
              <w:t>8</w:t>
            </w:r>
          </w:p>
        </w:tc>
        <w:tc>
          <w:tcPr>
            <w:tcW w:w="1219" w:type="dxa"/>
            <w:shd w:val="clear" w:color="auto" w:fill="FFFF00"/>
          </w:tcPr>
          <w:p w14:paraId="5A70E824" w14:textId="77777777" w:rsidR="008E2F16" w:rsidRPr="00CF3967" w:rsidRDefault="008E2F16" w:rsidP="008E2F16">
            <w:pPr>
              <w:jc w:val="center"/>
              <w:rPr>
                <w:rFonts w:cs="Arial"/>
                <w:highlight w:val="yellow"/>
              </w:rPr>
            </w:pPr>
          </w:p>
        </w:tc>
      </w:tr>
      <w:tr w:rsidR="008E2F16" w:rsidRPr="0087007F" w14:paraId="2F3FED5E" w14:textId="77777777" w:rsidTr="00AF52DE">
        <w:tc>
          <w:tcPr>
            <w:tcW w:w="642" w:type="dxa"/>
          </w:tcPr>
          <w:p w14:paraId="1D2C08F3" w14:textId="2C7DF608" w:rsidR="008E2F16" w:rsidRPr="0087007F" w:rsidRDefault="008E2F16" w:rsidP="008E2F16">
            <w:pPr>
              <w:jc w:val="center"/>
              <w:rPr>
                <w:rFonts w:cs="Arial"/>
                <w:sz w:val="20"/>
                <w:szCs w:val="20"/>
              </w:rPr>
            </w:pPr>
            <w:r>
              <w:rPr>
                <w:rFonts w:cs="Arial"/>
                <w:sz w:val="20"/>
                <w:szCs w:val="20"/>
              </w:rPr>
              <w:t>4</w:t>
            </w:r>
          </w:p>
        </w:tc>
        <w:tc>
          <w:tcPr>
            <w:tcW w:w="6295" w:type="dxa"/>
          </w:tcPr>
          <w:p w14:paraId="3D601078" w14:textId="7803C76F" w:rsidR="008E2F16" w:rsidRPr="0087007F" w:rsidRDefault="008E2F16" w:rsidP="008E2F16">
            <w:pPr>
              <w:rPr>
                <w:rFonts w:cs="Arial"/>
                <w:sz w:val="20"/>
                <w:szCs w:val="20"/>
              </w:rPr>
            </w:pPr>
            <w:r>
              <w:rPr>
                <w:rFonts w:cs="Arial"/>
                <w:sz w:val="20"/>
                <w:szCs w:val="20"/>
              </w:rPr>
              <w:t>Omogoča samodejno dnevno kontrolo kakovosti in kalibracije, ki se izvajajo samodejno, izven rednega delovnega časa uporabnika.</w:t>
            </w:r>
          </w:p>
        </w:tc>
        <w:tc>
          <w:tcPr>
            <w:tcW w:w="1017" w:type="dxa"/>
          </w:tcPr>
          <w:p w14:paraId="29649C4B" w14:textId="55ED8728" w:rsidR="008E2F16" w:rsidRPr="0087007F" w:rsidRDefault="008E2F16" w:rsidP="008E2F16">
            <w:pPr>
              <w:jc w:val="center"/>
              <w:rPr>
                <w:rFonts w:cs="Arial"/>
                <w:sz w:val="20"/>
                <w:szCs w:val="20"/>
              </w:rPr>
            </w:pPr>
            <w:r>
              <w:rPr>
                <w:rFonts w:cs="Arial"/>
                <w:sz w:val="20"/>
                <w:szCs w:val="20"/>
              </w:rPr>
              <w:t>6</w:t>
            </w:r>
          </w:p>
        </w:tc>
        <w:tc>
          <w:tcPr>
            <w:tcW w:w="1219" w:type="dxa"/>
            <w:shd w:val="clear" w:color="auto" w:fill="FFFF00"/>
          </w:tcPr>
          <w:p w14:paraId="13CCB4C7" w14:textId="77777777" w:rsidR="008E2F16" w:rsidRPr="00CF3967" w:rsidRDefault="008E2F16" w:rsidP="008E2F16">
            <w:pPr>
              <w:jc w:val="center"/>
              <w:rPr>
                <w:rFonts w:cs="Arial"/>
                <w:highlight w:val="yellow"/>
              </w:rPr>
            </w:pPr>
          </w:p>
        </w:tc>
      </w:tr>
      <w:tr w:rsidR="00AF52DE" w:rsidRPr="00AF52DE" w14:paraId="596ABF43" w14:textId="77777777" w:rsidTr="00AF52DE">
        <w:tc>
          <w:tcPr>
            <w:tcW w:w="7954" w:type="dxa"/>
            <w:gridSpan w:val="3"/>
          </w:tcPr>
          <w:p w14:paraId="067E62DF" w14:textId="77777777" w:rsidR="00AF52DE" w:rsidRPr="00AF52DE" w:rsidRDefault="00AF52DE" w:rsidP="00AF52DE">
            <w:pPr>
              <w:jc w:val="right"/>
              <w:rPr>
                <w:rFonts w:cs="Arial"/>
                <w:b/>
                <w:sz w:val="20"/>
                <w:szCs w:val="20"/>
              </w:rPr>
            </w:pPr>
            <w:r>
              <w:rPr>
                <w:rFonts w:cs="Arial"/>
                <w:b/>
                <w:sz w:val="20"/>
                <w:szCs w:val="20"/>
              </w:rPr>
              <w:t xml:space="preserve">Seštevek doseženih </w:t>
            </w:r>
            <w:r w:rsidRPr="00AF52DE">
              <w:rPr>
                <w:rFonts w:cs="Arial"/>
                <w:b/>
                <w:sz w:val="20"/>
                <w:szCs w:val="20"/>
              </w:rPr>
              <w:t>točk</w:t>
            </w:r>
            <w:r>
              <w:rPr>
                <w:rFonts w:cs="Arial"/>
                <w:b/>
                <w:sz w:val="20"/>
                <w:szCs w:val="20"/>
              </w:rPr>
              <w:t>:</w:t>
            </w:r>
          </w:p>
        </w:tc>
        <w:tc>
          <w:tcPr>
            <w:tcW w:w="1219" w:type="dxa"/>
            <w:shd w:val="clear" w:color="auto" w:fill="FFFF00"/>
          </w:tcPr>
          <w:p w14:paraId="39A3BBDC" w14:textId="77777777" w:rsidR="00AF52DE" w:rsidRPr="00AF52DE" w:rsidRDefault="00AF52DE" w:rsidP="006778D3">
            <w:pPr>
              <w:jc w:val="center"/>
              <w:rPr>
                <w:rFonts w:cs="Arial"/>
                <w:b/>
              </w:rPr>
            </w:pPr>
          </w:p>
        </w:tc>
      </w:tr>
    </w:tbl>
    <w:p w14:paraId="6F384D18" w14:textId="77777777" w:rsidR="00CF3967" w:rsidRPr="0087007F" w:rsidRDefault="00CF3967" w:rsidP="00CF3967">
      <w:pPr>
        <w:pStyle w:val="BodyText"/>
        <w:rPr>
          <w:noProof/>
          <w:szCs w:val="24"/>
        </w:rPr>
      </w:pPr>
    </w:p>
    <w:p w14:paraId="5DF2972A" w14:textId="77777777" w:rsidR="00CF3967" w:rsidRDefault="00CF3967" w:rsidP="00CF3967">
      <w:pPr>
        <w:pStyle w:val="BodyText"/>
        <w:rPr>
          <w:noProof/>
          <w:szCs w:val="24"/>
        </w:rPr>
      </w:pPr>
    </w:p>
    <w:p w14:paraId="3E9E136E" w14:textId="77777777" w:rsidR="00775584" w:rsidRPr="00775584"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4"/>
        </w:rPr>
      </w:pPr>
      <w:r w:rsidRPr="00775584">
        <w:rPr>
          <w:rFonts w:cs="Arial"/>
          <w:b/>
          <w:sz w:val="24"/>
        </w:rPr>
        <w:t>NAVODILA ZA IZPOLNITEV PONUDBENEGA PREDRAČUNA</w:t>
      </w:r>
    </w:p>
    <w:p w14:paraId="515C2F63" w14:textId="77777777" w:rsidR="00775584"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p>
    <w:p w14:paraId="5892CD4B" w14:textId="77777777" w:rsidR="00AF52DE"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AF52DE">
        <w:rPr>
          <w:rFonts w:cs="Arial"/>
          <w:b/>
          <w:u w:val="single"/>
        </w:rPr>
        <w:t>Merilo 1:</w:t>
      </w:r>
    </w:p>
    <w:p w14:paraId="12DA9868" w14:textId="77777777" w:rsidR="00AF52DE" w:rsidRPr="00AF52DE"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p>
    <w:p w14:paraId="67157F4F" w14:textId="77777777" w:rsidR="00775584" w:rsidRPr="00BC1768"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BC1768">
        <w:rPr>
          <w:rFonts w:cs="Arial"/>
          <w:b/>
        </w:rPr>
        <w:t>Točka 1 – Najem PET/CT skenerja s pripadajočo opremo</w:t>
      </w:r>
    </w:p>
    <w:p w14:paraId="3EC1D603" w14:textId="77777777" w:rsidR="00775584" w:rsidRPr="00AF52DE"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p>
    <w:p w14:paraId="2D3C028A" w14:textId="77777777" w:rsidR="00775584" w:rsidRPr="00BC1768"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C1768">
        <w:rPr>
          <w:rFonts w:cs="Arial"/>
        </w:rPr>
        <w:t xml:space="preserve">Ponudnik za točko 1 </w:t>
      </w:r>
      <w:r w:rsidR="00BC1768" w:rsidRPr="00BC1768">
        <w:rPr>
          <w:rFonts w:cs="Arial"/>
        </w:rPr>
        <w:t xml:space="preserve">vpiše znesek mesečnega najema </w:t>
      </w:r>
      <w:r w:rsidR="000F77E9">
        <w:rPr>
          <w:rFonts w:cs="Arial"/>
        </w:rPr>
        <w:t xml:space="preserve">v EUR </w:t>
      </w:r>
      <w:r w:rsidR="00BC1768" w:rsidRPr="00BC1768">
        <w:rPr>
          <w:rFonts w:cs="Arial"/>
        </w:rPr>
        <w:t xml:space="preserve">brez DDV, ceno skupaj za celotno obdobje </w:t>
      </w:r>
      <w:r w:rsidR="000F77E9">
        <w:rPr>
          <w:rFonts w:cs="Arial"/>
        </w:rPr>
        <w:t xml:space="preserve">v EUR </w:t>
      </w:r>
      <w:r w:rsidR="00BC1768" w:rsidRPr="00BC1768">
        <w:rPr>
          <w:rFonts w:cs="Arial"/>
        </w:rPr>
        <w:t xml:space="preserve">brez DDV, DDV ter ceno skupaj </w:t>
      </w:r>
      <w:r w:rsidR="000F77E9">
        <w:rPr>
          <w:rFonts w:cs="Arial"/>
        </w:rPr>
        <w:t xml:space="preserve">v EUR </w:t>
      </w:r>
      <w:r w:rsidR="00BC1768" w:rsidRPr="00BC1768">
        <w:rPr>
          <w:rFonts w:cs="Arial"/>
        </w:rPr>
        <w:t>z DDV.</w:t>
      </w:r>
    </w:p>
    <w:p w14:paraId="723A2C9D" w14:textId="77777777" w:rsidR="00775584" w:rsidRPr="00BC1768"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CE83FD" w14:textId="77777777" w:rsidR="00775584" w:rsidRPr="000F77E9"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F77E9">
        <w:rPr>
          <w:rFonts w:cs="Arial"/>
          <w:b/>
        </w:rPr>
        <w:t xml:space="preserve">Točka </w:t>
      </w:r>
      <w:r w:rsidR="00BC1768" w:rsidRPr="000F77E9">
        <w:rPr>
          <w:rFonts w:cs="Arial"/>
          <w:b/>
        </w:rPr>
        <w:t>2</w:t>
      </w:r>
      <w:r w:rsidRPr="000F77E9">
        <w:rPr>
          <w:rFonts w:cs="Arial"/>
          <w:b/>
        </w:rPr>
        <w:t xml:space="preserve"> </w:t>
      </w:r>
      <w:r w:rsidR="00BC1768" w:rsidRPr="000F77E9">
        <w:rPr>
          <w:rFonts w:cs="Arial"/>
          <w:b/>
        </w:rPr>
        <w:t>–</w:t>
      </w:r>
      <w:r w:rsidRPr="000F77E9">
        <w:rPr>
          <w:rFonts w:cs="Arial"/>
          <w:b/>
        </w:rPr>
        <w:t xml:space="preserve"> </w:t>
      </w:r>
      <w:r w:rsidR="00BC1768" w:rsidRPr="000F77E9">
        <w:rPr>
          <w:rFonts w:cs="Arial"/>
          <w:b/>
        </w:rPr>
        <w:t>Ureditev prostora</w:t>
      </w:r>
      <w:r w:rsidR="000F77E9" w:rsidRPr="000F77E9">
        <w:rPr>
          <w:rFonts w:cs="Arial"/>
          <w:b/>
        </w:rPr>
        <w:t xml:space="preserve"> za PET/CT aparat</w:t>
      </w:r>
    </w:p>
    <w:p w14:paraId="59AA4B9D" w14:textId="77777777" w:rsidR="00BC1768" w:rsidRPr="00775584" w:rsidRDefault="00BC1768" w:rsidP="00BC1768">
      <w:pPr>
        <w:pStyle w:val="BodyText3"/>
        <w:rPr>
          <w:rFonts w:cs="Arial"/>
          <w:b/>
        </w:rPr>
      </w:pPr>
    </w:p>
    <w:p w14:paraId="7523A38B" w14:textId="77777777" w:rsidR="00BC1768" w:rsidRPr="00775584" w:rsidRDefault="00BC1768" w:rsidP="00BC1768">
      <w:pPr>
        <w:pStyle w:val="BodyText3"/>
        <w:jc w:val="left"/>
        <w:rPr>
          <w:rFonts w:cs="Arial"/>
        </w:rPr>
      </w:pPr>
      <w:r w:rsidRPr="00775584">
        <w:rPr>
          <w:rFonts w:cs="Arial"/>
        </w:rPr>
        <w:t xml:space="preserve">V ponudbeni predračun ponudnik vpiše samo končno vrednost vseh del za </w:t>
      </w:r>
      <w:r w:rsidR="000F77E9">
        <w:rPr>
          <w:rFonts w:cs="Arial"/>
        </w:rPr>
        <w:t>ureditev</w:t>
      </w:r>
      <w:r w:rsidRPr="00775584">
        <w:rPr>
          <w:rFonts w:cs="Arial"/>
        </w:rPr>
        <w:t xml:space="preserve"> prostora. </w:t>
      </w:r>
      <w:r w:rsidRPr="0049363E">
        <w:rPr>
          <w:rFonts w:cs="Arial"/>
        </w:rPr>
        <w:t>Ponudbenemu predračunu priloži tudi informativni popis del, ki jih zajema cena ureditve prostora.</w:t>
      </w:r>
      <w:r w:rsidRPr="00775584">
        <w:rPr>
          <w:rFonts w:cs="Arial"/>
        </w:rPr>
        <w:t xml:space="preserve"> </w:t>
      </w:r>
    </w:p>
    <w:p w14:paraId="7345FFB5" w14:textId="77777777" w:rsidR="00BC1768" w:rsidRPr="00775584" w:rsidRDefault="00BC1768" w:rsidP="00BC1768">
      <w:pPr>
        <w:pStyle w:val="BodyText3"/>
        <w:rPr>
          <w:rFonts w:cs="Arial"/>
        </w:rPr>
      </w:pPr>
    </w:p>
    <w:p w14:paraId="5F6FB877" w14:textId="77777777" w:rsidR="00BC1768" w:rsidRPr="00775584" w:rsidRDefault="00BC1768" w:rsidP="00BC1768">
      <w:pPr>
        <w:pStyle w:val="BodyText3"/>
        <w:rPr>
          <w:rFonts w:cs="Arial"/>
        </w:rPr>
      </w:pPr>
      <w:r w:rsidRPr="00775584">
        <w:rPr>
          <w:rFonts w:cs="Arial"/>
        </w:rPr>
        <w:t xml:space="preserve">Ponudnik mora v točki 2 </w:t>
      </w:r>
      <w:r w:rsidRPr="00775584">
        <w:rPr>
          <w:rFonts w:cs="Arial"/>
          <w:lang w:eastAsia="en-US"/>
        </w:rPr>
        <w:t>Ureditev prostora</w:t>
      </w:r>
      <w:r w:rsidRPr="00775584">
        <w:rPr>
          <w:rFonts w:cs="Arial"/>
        </w:rPr>
        <w:t xml:space="preserve"> navesti ceno v EUR brez DDV</w:t>
      </w:r>
      <w:r w:rsidR="000F77E9">
        <w:rPr>
          <w:rFonts w:cs="Arial"/>
        </w:rPr>
        <w:t xml:space="preserve">, Ceno skupaj v EUR brez DDV, DDV in </w:t>
      </w:r>
      <w:r w:rsidRPr="00775584">
        <w:rPr>
          <w:rFonts w:cs="Arial"/>
        </w:rPr>
        <w:t xml:space="preserve">ceno skupaj v EUR z DDV. </w:t>
      </w:r>
    </w:p>
    <w:p w14:paraId="5C0494DB" w14:textId="77777777" w:rsidR="00BC1768" w:rsidRPr="00775584" w:rsidRDefault="00BC1768" w:rsidP="00BC1768">
      <w:pPr>
        <w:pStyle w:val="BodyText3"/>
        <w:rPr>
          <w:rFonts w:cs="Arial"/>
          <w:b/>
          <w:highlight w:val="red"/>
        </w:rPr>
      </w:pPr>
    </w:p>
    <w:p w14:paraId="36CF776A" w14:textId="77777777" w:rsidR="00BC1768" w:rsidRPr="000F77E9" w:rsidRDefault="00BC1768" w:rsidP="00BC1768">
      <w:pPr>
        <w:pStyle w:val="BodyText3"/>
        <w:rPr>
          <w:rFonts w:cs="Arial"/>
        </w:rPr>
      </w:pPr>
      <w:r w:rsidRPr="000F77E9">
        <w:rPr>
          <w:rFonts w:cs="Arial"/>
        </w:rPr>
        <w:t xml:space="preserve">Na izdanem računu za ureditev prostora (GOI dela) pa izbrani ponudnik DDV na gradbena dela ne zaračuna, saj ga je dolžan v skladu z 76.a. členom ZDDV-1 obračunati in odvesti naročnik sam. </w:t>
      </w:r>
    </w:p>
    <w:p w14:paraId="5024FFE3" w14:textId="77777777" w:rsidR="00775584" w:rsidRPr="00775584"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p>
    <w:p w14:paraId="36799443" w14:textId="77777777" w:rsidR="00775584" w:rsidRPr="00775584" w:rsidRDefault="000F77E9"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r w:rsidRPr="000F77E9">
        <w:rPr>
          <w:rFonts w:cs="Arial"/>
          <w:b/>
        </w:rPr>
        <w:t>Točka 3</w:t>
      </w:r>
      <w:r w:rsidR="00775584" w:rsidRPr="000F77E9">
        <w:rPr>
          <w:rFonts w:cs="Arial"/>
          <w:b/>
        </w:rPr>
        <w:t xml:space="preserve"> - </w:t>
      </w:r>
      <w:r w:rsidRPr="00775584">
        <w:rPr>
          <w:rFonts w:cs="Arial"/>
          <w:b/>
        </w:rPr>
        <w:t>Preureditev čakalnice</w:t>
      </w:r>
    </w:p>
    <w:p w14:paraId="71399E49" w14:textId="77777777" w:rsidR="00775584" w:rsidRPr="00775584"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p>
    <w:p w14:paraId="4A7A4F74" w14:textId="77777777" w:rsidR="000F77E9" w:rsidRPr="00775584" w:rsidRDefault="000F77E9" w:rsidP="000F77E9">
      <w:pPr>
        <w:pStyle w:val="BodyText3"/>
        <w:jc w:val="left"/>
        <w:rPr>
          <w:rFonts w:cs="Arial"/>
        </w:rPr>
      </w:pPr>
      <w:r w:rsidRPr="00775584">
        <w:rPr>
          <w:rFonts w:cs="Arial"/>
        </w:rPr>
        <w:t xml:space="preserve">V ponudbeni predračun ponudnik vpiše samo končno vrednost vseh del za </w:t>
      </w:r>
      <w:r>
        <w:rPr>
          <w:rFonts w:cs="Arial"/>
        </w:rPr>
        <w:t xml:space="preserve">preureditev čakalnice. </w:t>
      </w:r>
      <w:r w:rsidRPr="00775584">
        <w:rPr>
          <w:rFonts w:cs="Arial"/>
        </w:rPr>
        <w:t xml:space="preserve"> </w:t>
      </w:r>
      <w:r w:rsidRPr="0049363E">
        <w:rPr>
          <w:rFonts w:cs="Arial"/>
        </w:rPr>
        <w:t>Ponudbenemu predračunu priloži tudi informativni popis del, ki jih zajema cena preureditve čakalnice.</w:t>
      </w:r>
      <w:r w:rsidRPr="00775584">
        <w:rPr>
          <w:rFonts w:cs="Arial"/>
        </w:rPr>
        <w:t xml:space="preserve"> </w:t>
      </w:r>
    </w:p>
    <w:p w14:paraId="5146F593" w14:textId="77777777" w:rsidR="00775584" w:rsidRPr="00775584" w:rsidRDefault="00775584"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highlight w:val="cyan"/>
        </w:rPr>
      </w:pPr>
    </w:p>
    <w:p w14:paraId="2A47D97A" w14:textId="77777777" w:rsidR="000F77E9" w:rsidRPr="00775584" w:rsidRDefault="000F77E9" w:rsidP="000F77E9">
      <w:pPr>
        <w:pStyle w:val="BodyText3"/>
        <w:rPr>
          <w:rFonts w:cs="Arial"/>
        </w:rPr>
      </w:pPr>
      <w:r w:rsidRPr="00775584">
        <w:rPr>
          <w:rFonts w:cs="Arial"/>
        </w:rPr>
        <w:t xml:space="preserve">Ponudnik mora v točki </w:t>
      </w:r>
      <w:r>
        <w:rPr>
          <w:rFonts w:cs="Arial"/>
        </w:rPr>
        <w:t>3</w:t>
      </w:r>
      <w:r w:rsidRPr="00775584">
        <w:rPr>
          <w:rFonts w:cs="Arial"/>
        </w:rPr>
        <w:t xml:space="preserve"> </w:t>
      </w:r>
      <w:r>
        <w:rPr>
          <w:rFonts w:cs="Arial"/>
          <w:lang w:eastAsia="en-US"/>
        </w:rPr>
        <w:t>Preureditev čakalnice</w:t>
      </w:r>
      <w:r w:rsidRPr="00775584">
        <w:rPr>
          <w:rFonts w:cs="Arial"/>
        </w:rPr>
        <w:t xml:space="preserve"> navesti ceno v EUR brez DDV</w:t>
      </w:r>
      <w:r>
        <w:rPr>
          <w:rFonts w:cs="Arial"/>
        </w:rPr>
        <w:t xml:space="preserve">, Ceno skupaj v EUR brez DDV, DDV in </w:t>
      </w:r>
      <w:r w:rsidRPr="00775584">
        <w:rPr>
          <w:rFonts w:cs="Arial"/>
        </w:rPr>
        <w:t xml:space="preserve">ceno skupaj v EUR z DDV. </w:t>
      </w:r>
    </w:p>
    <w:p w14:paraId="216EE554" w14:textId="77777777" w:rsidR="000F77E9" w:rsidRPr="00775584" w:rsidRDefault="000F77E9" w:rsidP="000F77E9">
      <w:pPr>
        <w:pStyle w:val="BodyText3"/>
        <w:rPr>
          <w:rFonts w:cs="Arial"/>
          <w:b/>
          <w:highlight w:val="red"/>
        </w:rPr>
      </w:pPr>
    </w:p>
    <w:p w14:paraId="36609059" w14:textId="77777777" w:rsidR="000F77E9" w:rsidRPr="000F77E9" w:rsidRDefault="000F77E9" w:rsidP="000F77E9">
      <w:pPr>
        <w:pStyle w:val="BodyText3"/>
        <w:rPr>
          <w:rFonts w:cs="Arial"/>
        </w:rPr>
      </w:pPr>
      <w:r w:rsidRPr="000F77E9">
        <w:rPr>
          <w:rFonts w:cs="Arial"/>
        </w:rPr>
        <w:t xml:space="preserve">Na izdanem računu za ureditev prostora (GOI dela) pa izbrani ponudnik DDV na gradbena dela ne zaračuna, saj ga je dolžan v skladu z 76.a. členom ZDDV-1 obračunati in odvesti naročnik sam. </w:t>
      </w:r>
    </w:p>
    <w:p w14:paraId="318E6F17" w14:textId="77777777" w:rsidR="00AF52DE"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p>
    <w:p w14:paraId="40488725" w14:textId="77777777" w:rsidR="00AF52DE" w:rsidRPr="00AF52DE" w:rsidRDefault="00AF52DE" w:rsidP="00AF5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AF52DE">
        <w:rPr>
          <w:rFonts w:cs="Arial"/>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39755C5A" w14:textId="77777777" w:rsidR="00AF52DE" w:rsidRPr="00AF52DE" w:rsidRDefault="00AF52DE" w:rsidP="00AF5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664AE3A" w14:textId="77777777" w:rsidR="00AF52DE" w:rsidRPr="00AF52DE" w:rsidRDefault="00AF52DE" w:rsidP="00AF52DE">
      <w:pPr>
        <w:widowControl w:val="0"/>
        <w:tabs>
          <w:tab w:val="left" w:pos="90"/>
          <w:tab w:val="left" w:pos="964"/>
        </w:tabs>
        <w:autoSpaceDE w:val="0"/>
        <w:autoSpaceDN w:val="0"/>
        <w:adjustRightInd w:val="0"/>
        <w:jc w:val="both"/>
      </w:pPr>
      <w:r w:rsidRPr="00AF52DE">
        <w:t>V primeru, da ponudnik ne ponudi vse postavk v ponudbenem predračunu, bo naročnik takega ponudnika izločil iz nadaljnjega postopka.</w:t>
      </w:r>
    </w:p>
    <w:p w14:paraId="3F7CD67D" w14:textId="77777777" w:rsidR="00AF52DE" w:rsidRPr="00775584"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cyan"/>
        </w:rPr>
      </w:pPr>
    </w:p>
    <w:p w14:paraId="333D5712" w14:textId="77777777" w:rsidR="00775584" w:rsidRPr="00F775C3"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F775C3">
        <w:rPr>
          <w:rFonts w:cs="Arial"/>
          <w:b/>
          <w:u w:val="single"/>
        </w:rPr>
        <w:t>Merilo 2:</w:t>
      </w:r>
    </w:p>
    <w:p w14:paraId="53422953" w14:textId="77777777" w:rsidR="00AF52DE" w:rsidRPr="00F775C3"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C38428D" w14:textId="10135C07" w:rsidR="00AF52DE" w:rsidRPr="00F775C3" w:rsidRDefault="00AF52DE" w:rsidP="007755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F775C3">
        <w:rPr>
          <w:rFonts w:cs="Arial"/>
          <w:b/>
        </w:rPr>
        <w:t>Ponudnik za vsak kriterij, ki ga izpolnjuje</w:t>
      </w:r>
      <w:r w:rsidR="0049363E" w:rsidRPr="00F775C3">
        <w:rPr>
          <w:rFonts w:cs="Arial"/>
          <w:b/>
        </w:rPr>
        <w:t>,</w:t>
      </w:r>
      <w:r w:rsidRPr="00F775C3">
        <w:rPr>
          <w:rFonts w:cs="Arial"/>
          <w:b/>
        </w:rPr>
        <w:t xml:space="preserve"> vnese število točk kot je določena vrednost posameznega kriterija.</w:t>
      </w:r>
    </w:p>
    <w:p w14:paraId="055DD632" w14:textId="77777777" w:rsidR="000F77E9" w:rsidRPr="00F775C3" w:rsidRDefault="000F77E9" w:rsidP="000F77E9">
      <w:pPr>
        <w:pStyle w:val="BodyText3"/>
        <w:rPr>
          <w:rFonts w:cs="Arial"/>
          <w:highlight w:val="red"/>
        </w:rPr>
      </w:pPr>
    </w:p>
    <w:p w14:paraId="7BEEEDC3" w14:textId="77777777" w:rsidR="00AF52DE" w:rsidRPr="00AF149A" w:rsidRDefault="00AF52DE" w:rsidP="000F77E9">
      <w:pPr>
        <w:pStyle w:val="BodyText3"/>
        <w:rPr>
          <w:rFonts w:cs="Arial"/>
          <w:highlight w:val="red"/>
        </w:rPr>
      </w:pPr>
    </w:p>
    <w:p w14:paraId="18245B7C" w14:textId="77777777" w:rsidR="000F77E9" w:rsidRPr="000F77E9" w:rsidRDefault="000F77E9" w:rsidP="000F77E9">
      <w:pPr>
        <w:pStyle w:val="BodyText3"/>
        <w:rPr>
          <w:rFonts w:cs="Arial"/>
          <w:b/>
        </w:rPr>
      </w:pPr>
      <w:r w:rsidRPr="000F77E9">
        <w:rPr>
          <w:rFonts w:cs="Arial"/>
          <w:b/>
        </w:rPr>
        <w:t>Posebno določilo glede specifikacije del in opreme na izdanih računih:</w:t>
      </w:r>
    </w:p>
    <w:p w14:paraId="45D67173" w14:textId="77777777" w:rsidR="000F77E9" w:rsidRPr="000F77E9" w:rsidRDefault="000F77E9" w:rsidP="000F77E9">
      <w:pPr>
        <w:pStyle w:val="BodyText3"/>
        <w:rPr>
          <w:rFonts w:cs="Arial"/>
          <w:b/>
        </w:rPr>
      </w:pPr>
    </w:p>
    <w:p w14:paraId="4ECB149B" w14:textId="77777777" w:rsidR="000F77E9" w:rsidRPr="000F77E9" w:rsidRDefault="000F77E9" w:rsidP="000F77E9">
      <w:pPr>
        <w:pStyle w:val="BodyText3"/>
        <w:rPr>
          <w:rFonts w:cs="Arial"/>
        </w:rPr>
      </w:pPr>
      <w:r w:rsidRPr="000F77E9">
        <w:rPr>
          <w:rFonts w:cs="Arial"/>
        </w:rPr>
        <w:t xml:space="preserve">Izbrani ponudnik bo moral </w:t>
      </w:r>
      <w:r w:rsidRPr="000F77E9">
        <w:rPr>
          <w:rFonts w:cs="Arial"/>
          <w:b/>
        </w:rPr>
        <w:t>v računih za dobavljeno opremo</w:t>
      </w:r>
      <w:r w:rsidRPr="000F77E9">
        <w:rPr>
          <w:rFonts w:cs="Arial"/>
        </w:rPr>
        <w:t xml:space="preserve"> podrobneje specificirati postavke: </w:t>
      </w:r>
    </w:p>
    <w:p w14:paraId="5FE25141" w14:textId="77777777" w:rsidR="000F77E9" w:rsidRPr="000F77E9" w:rsidRDefault="000F77E9" w:rsidP="00DA38E0">
      <w:pPr>
        <w:pStyle w:val="BodyText3"/>
        <w:numPr>
          <w:ilvl w:val="0"/>
          <w:numId w:val="3"/>
        </w:numPr>
        <w:tabs>
          <w:tab w:val="left" w:pos="284"/>
        </w:tabs>
        <w:jc w:val="left"/>
        <w:rPr>
          <w:rFonts w:cs="Arial"/>
        </w:rPr>
      </w:pPr>
      <w:r w:rsidRPr="000F77E9">
        <w:rPr>
          <w:rFonts w:cs="Arial"/>
        </w:rPr>
        <w:t>Pri točki 2 in 3 mora biti podan spisek pohištva in druge nemedicinske opreme številčno in vrednostno v kolikor bo ponudnik le to dobavljal v okviru ureditve prostora.</w:t>
      </w:r>
    </w:p>
    <w:p w14:paraId="08540761" w14:textId="77777777" w:rsidR="000F77E9" w:rsidRPr="000F77E9" w:rsidRDefault="000F77E9" w:rsidP="000F77E9">
      <w:pPr>
        <w:pStyle w:val="BodyText3"/>
        <w:rPr>
          <w:rFonts w:cs="Arial"/>
          <w:b/>
        </w:rPr>
      </w:pPr>
    </w:p>
    <w:p w14:paraId="1AABC2C5" w14:textId="77777777" w:rsidR="000F77E9" w:rsidRPr="000F77E9" w:rsidRDefault="000F77E9" w:rsidP="000F77E9">
      <w:pPr>
        <w:pStyle w:val="BodyText3"/>
        <w:rPr>
          <w:rFonts w:cs="Arial"/>
        </w:rPr>
      </w:pPr>
    </w:p>
    <w:p w14:paraId="4A5BD1B0" w14:textId="77777777" w:rsidR="000F77E9" w:rsidRPr="000F77E9" w:rsidRDefault="000F77E9" w:rsidP="000F77E9">
      <w:pPr>
        <w:ind w:left="720" w:hanging="720"/>
        <w:rPr>
          <w:rFonts w:cs="Arial"/>
        </w:rPr>
      </w:pPr>
      <w:r w:rsidRPr="000F77E9">
        <w:rPr>
          <w:rFonts w:cs="Arial"/>
          <w:b/>
        </w:rPr>
        <w:t>Cene</w:t>
      </w:r>
      <w:r w:rsidRPr="000F77E9">
        <w:rPr>
          <w:rFonts w:cs="Arial"/>
        </w:rPr>
        <w:t xml:space="preserve"> so fiksne in izražene v evrih (€) brez davka na dodano vrednost DDV, vsi stroški so vračunani v ceni.</w:t>
      </w:r>
    </w:p>
    <w:p w14:paraId="3F8829C6" w14:textId="77777777" w:rsidR="00775584" w:rsidRDefault="00775584" w:rsidP="00EE576B">
      <w:pPr>
        <w:widowControl w:val="0"/>
        <w:tabs>
          <w:tab w:val="left" w:pos="90"/>
          <w:tab w:val="left" w:pos="964"/>
        </w:tabs>
        <w:autoSpaceDE w:val="0"/>
        <w:autoSpaceDN w:val="0"/>
        <w:adjustRightInd w:val="0"/>
        <w:jc w:val="both"/>
        <w:rPr>
          <w:rFonts w:cs="Arial"/>
          <w:color w:val="000000"/>
        </w:rPr>
      </w:pPr>
    </w:p>
    <w:p w14:paraId="65B76CCA" w14:textId="77777777" w:rsidR="00AF52DE" w:rsidRDefault="00AF52DE" w:rsidP="00AF5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F77E9">
        <w:rPr>
          <w:rFonts w:cs="Arial"/>
          <w:b/>
        </w:rPr>
        <w:t>Veljavnost ponudbe je najmanj 90 dni od skrajnega roka za oddajo ponudbe.</w:t>
      </w:r>
    </w:p>
    <w:p w14:paraId="48D575BF" w14:textId="77777777" w:rsidR="00AF52DE" w:rsidRDefault="00AF52DE" w:rsidP="00AF52DE">
      <w:pPr>
        <w:pStyle w:val="BodyText3"/>
        <w:rPr>
          <w:rFonts w:cs="Arial"/>
          <w:b/>
        </w:rPr>
      </w:pPr>
    </w:p>
    <w:p w14:paraId="4012FD99" w14:textId="77777777" w:rsidR="00AF52DE" w:rsidRPr="00AF52DE" w:rsidRDefault="00AF52DE" w:rsidP="00AF5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AF52DE">
        <w:rPr>
          <w:rFonts w:cs="Arial"/>
        </w:rPr>
        <w:t>Vrednost iz teh tabel bo naročnik upošteval, kot merilo za oddajo najugodnejše ponudbe.</w:t>
      </w:r>
    </w:p>
    <w:p w14:paraId="5D1E737E" w14:textId="4C0DC2CD" w:rsidR="00AF52DE" w:rsidRPr="00AF52DE" w:rsidRDefault="00AF52DE" w:rsidP="00AF52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yellow"/>
        </w:rPr>
      </w:pPr>
    </w:p>
    <w:p w14:paraId="744187DB" w14:textId="77777777" w:rsidR="00775584" w:rsidRDefault="00775584" w:rsidP="00EE576B">
      <w:pPr>
        <w:widowControl w:val="0"/>
        <w:tabs>
          <w:tab w:val="left" w:pos="90"/>
          <w:tab w:val="left" w:pos="964"/>
        </w:tabs>
        <w:autoSpaceDE w:val="0"/>
        <w:autoSpaceDN w:val="0"/>
        <w:adjustRightInd w:val="0"/>
        <w:jc w:val="both"/>
        <w:rPr>
          <w:rFonts w:cs="Arial"/>
          <w:color w:val="000000"/>
        </w:rPr>
      </w:pPr>
    </w:p>
    <w:p w14:paraId="1105C9A8" w14:textId="77777777" w:rsidR="00775584" w:rsidRPr="00856287" w:rsidRDefault="00775584" w:rsidP="00775584">
      <w:pPr>
        <w:jc w:val="both"/>
        <w:rPr>
          <w:rFonts w:cs="Arial"/>
          <w:bCs/>
          <w:color w:val="000000"/>
          <w:sz w:val="18"/>
          <w:szCs w:val="18"/>
        </w:rPr>
      </w:pPr>
      <w:r w:rsidRPr="00856287">
        <w:rPr>
          <w:rFonts w:cs="Arial"/>
          <w:bCs/>
          <w:color w:val="000000"/>
          <w:sz w:val="18"/>
          <w:szCs w:val="18"/>
        </w:rPr>
        <w:t>V skladu s 7. odstavkom 89. člena ZJN-3 soglašamo, da naročnik:</w:t>
      </w:r>
    </w:p>
    <w:p w14:paraId="2615F77E" w14:textId="77777777" w:rsidR="00775584" w:rsidRPr="00856287" w:rsidRDefault="00775584" w:rsidP="00DA38E0">
      <w:pPr>
        <w:numPr>
          <w:ilvl w:val="0"/>
          <w:numId w:val="19"/>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14:paraId="33C45EDC" w14:textId="77777777" w:rsidR="00775584" w:rsidRPr="00856287" w:rsidRDefault="00775584" w:rsidP="00DA38E0">
      <w:pPr>
        <w:numPr>
          <w:ilvl w:val="0"/>
          <w:numId w:val="19"/>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F77FFB5" w14:textId="77777777" w:rsidR="00775584" w:rsidRPr="00856287" w:rsidRDefault="00775584" w:rsidP="00DA38E0">
      <w:pPr>
        <w:numPr>
          <w:ilvl w:val="0"/>
          <w:numId w:val="19"/>
        </w:numPr>
        <w:jc w:val="both"/>
        <w:rPr>
          <w:rFonts w:cs="Arial"/>
          <w:bCs/>
          <w:color w:val="000000"/>
          <w:sz w:val="18"/>
          <w:szCs w:val="18"/>
        </w:rPr>
      </w:pPr>
      <w:r w:rsidRPr="00856287">
        <w:rPr>
          <w:rFonts w:cs="Arial"/>
          <w:bCs/>
          <w:color w:val="000000"/>
          <w:sz w:val="18"/>
          <w:szCs w:val="18"/>
        </w:rPr>
        <w:t>napačno zapisano stopnjo DDV popravi v pravilno.</w:t>
      </w:r>
    </w:p>
    <w:p w14:paraId="2D413C9E" w14:textId="331B26CD" w:rsidR="00EE576B" w:rsidRDefault="00EE576B" w:rsidP="00EE576B">
      <w:pPr>
        <w:widowControl w:val="0"/>
        <w:tabs>
          <w:tab w:val="left" w:pos="90"/>
          <w:tab w:val="left" w:pos="964"/>
        </w:tabs>
        <w:autoSpaceDE w:val="0"/>
        <w:autoSpaceDN w:val="0"/>
        <w:adjustRightInd w:val="0"/>
        <w:jc w:val="both"/>
        <w:rPr>
          <w:rFonts w:cs="Arial"/>
          <w:color w:val="000000"/>
        </w:rPr>
      </w:pPr>
    </w:p>
    <w:p w14:paraId="3ABF3AA9" w14:textId="77777777" w:rsidR="00035CED" w:rsidRDefault="00035CED" w:rsidP="00035CED">
      <w:pPr>
        <w:rPr>
          <w:rFonts w:cs="Arial"/>
          <w:highlight w:val="yellow"/>
        </w:rPr>
      </w:pPr>
    </w:p>
    <w:p w14:paraId="553A4740" w14:textId="77777777" w:rsidR="00035CED" w:rsidRDefault="00035CED" w:rsidP="00035CED"/>
    <w:tbl>
      <w:tblPr>
        <w:tblW w:w="0" w:type="auto"/>
        <w:tblCellMar>
          <w:left w:w="0" w:type="dxa"/>
          <w:right w:w="0" w:type="dxa"/>
        </w:tblCellMar>
        <w:tblLook w:val="04A0" w:firstRow="1" w:lastRow="0" w:firstColumn="1" w:lastColumn="0" w:noHBand="0" w:noVBand="1"/>
      </w:tblPr>
      <w:tblGrid>
        <w:gridCol w:w="3430"/>
        <w:gridCol w:w="2067"/>
        <w:gridCol w:w="3573"/>
      </w:tblGrid>
      <w:tr w:rsidR="00035CED" w14:paraId="0F0D172B" w14:textId="77777777" w:rsidTr="00035CED">
        <w:tc>
          <w:tcPr>
            <w:tcW w:w="3430" w:type="dxa"/>
            <w:hideMark/>
          </w:tcPr>
          <w:p w14:paraId="37CC44A2" w14:textId="77777777" w:rsidR="00035CED" w:rsidRDefault="00035CED">
            <w:pPr>
              <w:jc w:val="both"/>
              <w:rPr>
                <w:rFonts w:cs="Arial"/>
                <w:color w:val="000000"/>
                <w:szCs w:val="24"/>
                <w:lang w:eastAsia="en-US"/>
              </w:rPr>
            </w:pPr>
            <w:r>
              <w:rPr>
                <w:rFonts w:cs="Arial"/>
                <w:color w:val="000000"/>
              </w:rPr>
              <w:t>Datum in kraj:</w:t>
            </w:r>
          </w:p>
        </w:tc>
        <w:tc>
          <w:tcPr>
            <w:tcW w:w="2067" w:type="dxa"/>
          </w:tcPr>
          <w:p w14:paraId="3271C149" w14:textId="77777777" w:rsidR="00035CED" w:rsidRDefault="00035CED">
            <w:pPr>
              <w:jc w:val="both"/>
              <w:rPr>
                <w:rFonts w:cs="Arial"/>
                <w:color w:val="000000"/>
                <w:szCs w:val="24"/>
                <w:lang w:eastAsia="en-US"/>
              </w:rPr>
            </w:pPr>
          </w:p>
        </w:tc>
        <w:tc>
          <w:tcPr>
            <w:tcW w:w="3573" w:type="dxa"/>
            <w:hideMark/>
          </w:tcPr>
          <w:p w14:paraId="5110DD78" w14:textId="77777777" w:rsidR="00035CED" w:rsidRDefault="00035CED">
            <w:pPr>
              <w:jc w:val="both"/>
              <w:rPr>
                <w:rFonts w:cs="Arial"/>
                <w:color w:val="000000"/>
                <w:szCs w:val="24"/>
                <w:lang w:eastAsia="en-US"/>
              </w:rPr>
            </w:pPr>
            <w:r>
              <w:rPr>
                <w:rFonts w:cs="Arial"/>
                <w:color w:val="000000"/>
              </w:rPr>
              <w:t>Žig in podpis ponudnika:</w:t>
            </w:r>
          </w:p>
        </w:tc>
      </w:tr>
      <w:tr w:rsidR="00035CED" w14:paraId="5BECABDD" w14:textId="77777777" w:rsidTr="00035CED">
        <w:tc>
          <w:tcPr>
            <w:tcW w:w="3430" w:type="dxa"/>
            <w:tcBorders>
              <w:top w:val="nil"/>
              <w:left w:val="nil"/>
              <w:bottom w:val="single" w:sz="4" w:space="0" w:color="auto"/>
              <w:right w:val="nil"/>
            </w:tcBorders>
          </w:tcPr>
          <w:p w14:paraId="043E868B" w14:textId="77777777" w:rsidR="00035CED" w:rsidRDefault="00035CED">
            <w:pPr>
              <w:rPr>
                <w:rFonts w:cs="Arial"/>
                <w:color w:val="000000"/>
                <w:szCs w:val="24"/>
                <w:lang w:eastAsia="en-US"/>
              </w:rPr>
            </w:pPr>
          </w:p>
          <w:p w14:paraId="6DBC45A1" w14:textId="77777777" w:rsidR="00035CED" w:rsidRDefault="00035CED">
            <w:pPr>
              <w:jc w:val="both"/>
              <w:rPr>
                <w:rFonts w:cs="Arial"/>
                <w:color w:val="000000"/>
                <w:szCs w:val="24"/>
                <w:lang w:eastAsia="en-US"/>
              </w:rPr>
            </w:pPr>
          </w:p>
        </w:tc>
        <w:tc>
          <w:tcPr>
            <w:tcW w:w="2067" w:type="dxa"/>
          </w:tcPr>
          <w:p w14:paraId="6AC82819" w14:textId="77777777" w:rsidR="00035CED" w:rsidRDefault="00035CED">
            <w:pPr>
              <w:jc w:val="both"/>
              <w:rPr>
                <w:rFonts w:cs="Arial"/>
                <w:color w:val="000000"/>
                <w:szCs w:val="24"/>
                <w:lang w:eastAsia="en-US"/>
              </w:rPr>
            </w:pPr>
          </w:p>
        </w:tc>
        <w:tc>
          <w:tcPr>
            <w:tcW w:w="3573" w:type="dxa"/>
            <w:tcBorders>
              <w:top w:val="nil"/>
              <w:left w:val="nil"/>
              <w:bottom w:val="single" w:sz="4" w:space="0" w:color="auto"/>
              <w:right w:val="nil"/>
            </w:tcBorders>
          </w:tcPr>
          <w:p w14:paraId="1BB7359B" w14:textId="77777777" w:rsidR="00035CED" w:rsidRDefault="00035CED">
            <w:pPr>
              <w:rPr>
                <w:rFonts w:cs="Arial"/>
                <w:color w:val="000000"/>
                <w:szCs w:val="24"/>
                <w:lang w:eastAsia="en-US"/>
              </w:rPr>
            </w:pPr>
          </w:p>
          <w:p w14:paraId="5E902BC9" w14:textId="77777777" w:rsidR="00035CED" w:rsidRDefault="00035CED">
            <w:pPr>
              <w:jc w:val="both"/>
              <w:rPr>
                <w:rFonts w:cs="Arial"/>
                <w:color w:val="000000"/>
                <w:szCs w:val="24"/>
                <w:lang w:eastAsia="en-US"/>
              </w:rPr>
            </w:pPr>
          </w:p>
        </w:tc>
      </w:tr>
    </w:tbl>
    <w:p w14:paraId="218A2211" w14:textId="77777777" w:rsidR="00035CED" w:rsidRDefault="00035CED" w:rsidP="00035CED">
      <w:pPr>
        <w:rPr>
          <w:rFonts w:cs="Arial"/>
          <w:lang w:eastAsia="en-US"/>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CED" w14:paraId="4D19E3B2" w14:textId="77777777" w:rsidTr="00035CED">
        <w:tc>
          <w:tcPr>
            <w:tcW w:w="1559" w:type="dxa"/>
            <w:tcBorders>
              <w:top w:val="single" w:sz="4" w:space="0" w:color="auto"/>
              <w:left w:val="single" w:sz="4" w:space="0" w:color="auto"/>
              <w:bottom w:val="single" w:sz="4" w:space="0" w:color="auto"/>
              <w:right w:val="single" w:sz="4" w:space="0" w:color="auto"/>
            </w:tcBorders>
            <w:vAlign w:val="center"/>
            <w:hideMark/>
          </w:tcPr>
          <w:p w14:paraId="50D66CD4" w14:textId="77777777" w:rsidR="00035CED" w:rsidRDefault="00035CED">
            <w:pPr>
              <w:jc w:val="both"/>
              <w:rPr>
                <w:b/>
                <w:szCs w:val="24"/>
                <w:lang w:eastAsia="en-US"/>
              </w:rPr>
            </w:pPr>
            <w:r>
              <w:rPr>
                <w:b/>
              </w:rPr>
              <w:lastRenderedPageBreak/>
              <w:t>Obrazec št. 3</w:t>
            </w:r>
          </w:p>
        </w:tc>
      </w:tr>
    </w:tbl>
    <w:p w14:paraId="754105F8" w14:textId="77777777" w:rsidR="00035CED" w:rsidRDefault="00035CED" w:rsidP="00035CED">
      <w:pPr>
        <w:rPr>
          <w:rFonts w:cs="Arial"/>
          <w:lang w:eastAsia="en-US"/>
        </w:rPr>
      </w:pPr>
    </w:p>
    <w:p w14:paraId="5A8EE0EC" w14:textId="77777777" w:rsidR="00035CED" w:rsidRDefault="00035CED" w:rsidP="00035CED">
      <w:pPr>
        <w:rPr>
          <w:rFonts w:cs="Arial"/>
        </w:rPr>
      </w:pPr>
    </w:p>
    <w:p w14:paraId="365791E1" w14:textId="77777777" w:rsidR="009A1C23" w:rsidRPr="0040545F" w:rsidRDefault="009A1C23" w:rsidP="009A1C23">
      <w:pPr>
        <w:jc w:val="center"/>
        <w:rPr>
          <w:rFonts w:cs="Arial"/>
          <w:b/>
          <w:sz w:val="24"/>
        </w:rPr>
      </w:pPr>
      <w:r w:rsidRPr="00DD56E4">
        <w:rPr>
          <w:rFonts w:cs="Arial"/>
          <w:b/>
          <w:sz w:val="24"/>
        </w:rPr>
        <w:t>TEHNIČNE ZAHTEVE NAROČNIKA</w:t>
      </w:r>
    </w:p>
    <w:p w14:paraId="58843DE7" w14:textId="77777777" w:rsidR="001F7AFC" w:rsidRDefault="001F7AFC" w:rsidP="00035CED">
      <w:pPr>
        <w:rPr>
          <w:rFonts w:cs="Arial"/>
        </w:rPr>
      </w:pPr>
    </w:p>
    <w:p w14:paraId="6447A699" w14:textId="77777777" w:rsidR="00C07102" w:rsidRDefault="00C07102" w:rsidP="00035CED">
      <w:pPr>
        <w:rPr>
          <w:rFonts w:cs="Arial"/>
        </w:rPr>
      </w:pPr>
    </w:p>
    <w:p w14:paraId="2BCF3A10" w14:textId="77777777" w:rsidR="00C07102" w:rsidRDefault="00C07102" w:rsidP="00035CED">
      <w:pPr>
        <w:rPr>
          <w:rFonts w:cs="Arial"/>
        </w:rPr>
      </w:pPr>
    </w:p>
    <w:p w14:paraId="47F342AA" w14:textId="77777777" w:rsidR="00C07102" w:rsidRPr="00C07102" w:rsidRDefault="00C07102" w:rsidP="00C07102">
      <w:pPr>
        <w:jc w:val="both"/>
        <w:rPr>
          <w:rFonts w:cs="Arial"/>
        </w:rPr>
      </w:pPr>
      <w:r w:rsidRPr="00C07102">
        <w:rPr>
          <w:rFonts w:cs="Arial"/>
        </w:rPr>
        <w:t xml:space="preserve">Ponudnik v tem obrazcu priloži podpisane in žigosane tehnične zahteve in specifikacije: </w:t>
      </w:r>
    </w:p>
    <w:p w14:paraId="5A515F34" w14:textId="77777777" w:rsidR="00C07102" w:rsidRPr="00C07102" w:rsidRDefault="00C07102" w:rsidP="00C07102">
      <w:pPr>
        <w:jc w:val="both"/>
        <w:rPr>
          <w:rFonts w:cs="Arial"/>
        </w:rPr>
      </w:pPr>
    </w:p>
    <w:p w14:paraId="7EBE39DC" w14:textId="77777777" w:rsidR="00C07102" w:rsidRPr="000F77E9" w:rsidRDefault="00C07102" w:rsidP="00DA38E0">
      <w:pPr>
        <w:numPr>
          <w:ilvl w:val="0"/>
          <w:numId w:val="24"/>
        </w:numPr>
        <w:spacing w:after="160" w:line="259" w:lineRule="auto"/>
        <w:jc w:val="both"/>
        <w:rPr>
          <w:rFonts w:cs="Arial"/>
          <w:b/>
        </w:rPr>
      </w:pPr>
      <w:r w:rsidRPr="00C07102">
        <w:rPr>
          <w:rFonts w:cs="Arial"/>
          <w:b/>
        </w:rPr>
        <w:t>TEHNIČNE ZAHTEVE NAROČNIKA ZA GOI DELA se nahajajo v dokumentu – Tehnične zahteve_GOI.pdf</w:t>
      </w:r>
    </w:p>
    <w:p w14:paraId="62BEA34F" w14:textId="77777777" w:rsidR="00C07102" w:rsidRPr="00C07102" w:rsidRDefault="00C07102" w:rsidP="00C07102">
      <w:pPr>
        <w:jc w:val="both"/>
        <w:rPr>
          <w:rFonts w:cs="Arial"/>
          <w:b/>
        </w:rPr>
      </w:pPr>
    </w:p>
    <w:p w14:paraId="468BE73D" w14:textId="77777777" w:rsidR="00C07102" w:rsidRPr="00C07102" w:rsidRDefault="00C07102" w:rsidP="00DA38E0">
      <w:pPr>
        <w:numPr>
          <w:ilvl w:val="0"/>
          <w:numId w:val="24"/>
        </w:numPr>
        <w:spacing w:after="160" w:line="259" w:lineRule="auto"/>
        <w:jc w:val="both"/>
        <w:rPr>
          <w:rFonts w:cs="Arial"/>
          <w:b/>
        </w:rPr>
      </w:pPr>
      <w:r w:rsidRPr="00C07102">
        <w:rPr>
          <w:rFonts w:cs="Arial"/>
          <w:b/>
        </w:rPr>
        <w:t xml:space="preserve">TEHNIČNE ZAHTEVE ZA </w:t>
      </w:r>
      <w:r w:rsidR="00AA1B3B" w:rsidRPr="00AA1B3B">
        <w:rPr>
          <w:rFonts w:cs="Arial"/>
          <w:b/>
        </w:rPr>
        <w:t>NAJEM PET/CT</w:t>
      </w:r>
      <w:r w:rsidRPr="00C07102">
        <w:rPr>
          <w:rFonts w:cs="Arial"/>
          <w:b/>
        </w:rPr>
        <w:t xml:space="preserve"> se nahajajo v dokumentu – Tehnične zahteve_</w:t>
      </w:r>
      <w:r w:rsidR="00AA1B3B" w:rsidRPr="00AA1B3B">
        <w:rPr>
          <w:rFonts w:cs="Arial"/>
          <w:b/>
        </w:rPr>
        <w:t>PET/CT</w:t>
      </w:r>
      <w:r w:rsidRPr="00C07102">
        <w:rPr>
          <w:rFonts w:cs="Arial"/>
          <w:b/>
        </w:rPr>
        <w:t>.pdf</w:t>
      </w:r>
    </w:p>
    <w:p w14:paraId="0032EB54" w14:textId="77777777" w:rsidR="00C07102" w:rsidRPr="00C07102" w:rsidRDefault="00C07102" w:rsidP="00C07102">
      <w:pPr>
        <w:ind w:left="708"/>
        <w:jc w:val="both"/>
        <w:rPr>
          <w:rFonts w:cs="Arial"/>
          <w:b/>
        </w:rPr>
      </w:pPr>
    </w:p>
    <w:p w14:paraId="3C7A92AA" w14:textId="77777777" w:rsidR="00C07102" w:rsidRPr="00C07102" w:rsidRDefault="00C07102" w:rsidP="00C07102">
      <w:pPr>
        <w:jc w:val="both"/>
        <w:rPr>
          <w:rFonts w:cs="Arial"/>
          <w:b/>
          <w:highlight w:val="yellow"/>
        </w:rPr>
      </w:pPr>
    </w:p>
    <w:p w14:paraId="4559507C" w14:textId="77777777" w:rsidR="00C07102" w:rsidRPr="00C07102" w:rsidRDefault="00C07102" w:rsidP="00C07102">
      <w:pPr>
        <w:jc w:val="both"/>
        <w:rPr>
          <w:rFonts w:cs="Arial"/>
          <w:b/>
          <w:highlight w:val="yellow"/>
        </w:rPr>
      </w:pPr>
    </w:p>
    <w:p w14:paraId="0E718D47" w14:textId="77777777" w:rsidR="00035CED" w:rsidRDefault="00035CED" w:rsidP="00035CED">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CED" w14:paraId="46CB2F1D" w14:textId="77777777" w:rsidTr="00035CED">
        <w:tc>
          <w:tcPr>
            <w:tcW w:w="1740" w:type="dxa"/>
            <w:tcBorders>
              <w:top w:val="single" w:sz="4" w:space="0" w:color="000000"/>
              <w:left w:val="single" w:sz="4" w:space="0" w:color="000000"/>
              <w:bottom w:val="single" w:sz="4" w:space="0" w:color="000000"/>
              <w:right w:val="single" w:sz="4" w:space="0" w:color="000000"/>
            </w:tcBorders>
            <w:vAlign w:val="center"/>
            <w:hideMark/>
          </w:tcPr>
          <w:p w14:paraId="3545834F" w14:textId="77777777" w:rsidR="00035CED" w:rsidRDefault="00035CED">
            <w:pPr>
              <w:jc w:val="both"/>
              <w:rPr>
                <w:b/>
                <w:szCs w:val="24"/>
                <w:lang w:eastAsia="en-US"/>
              </w:rPr>
            </w:pPr>
            <w:r>
              <w:rPr>
                <w:b/>
              </w:rPr>
              <w:lastRenderedPageBreak/>
              <w:t>Obrazec št. 4</w:t>
            </w:r>
          </w:p>
        </w:tc>
      </w:tr>
    </w:tbl>
    <w:p w14:paraId="7BDB34F6" w14:textId="77777777" w:rsidR="00035CED" w:rsidRDefault="00035CED" w:rsidP="00035CED">
      <w:pPr>
        <w:rPr>
          <w:lang w:eastAsia="en-US"/>
        </w:rPr>
      </w:pPr>
    </w:p>
    <w:tbl>
      <w:tblPr>
        <w:tblW w:w="9210" w:type="dxa"/>
        <w:tblLayout w:type="fixed"/>
        <w:tblLook w:val="04A0" w:firstRow="1" w:lastRow="0" w:firstColumn="1" w:lastColumn="0" w:noHBand="0" w:noVBand="1"/>
      </w:tblPr>
      <w:tblGrid>
        <w:gridCol w:w="1106"/>
        <w:gridCol w:w="8104"/>
      </w:tblGrid>
      <w:tr w:rsidR="009A1C23" w14:paraId="6B82D9F0" w14:textId="77777777" w:rsidTr="008A4E68">
        <w:tc>
          <w:tcPr>
            <w:tcW w:w="1106" w:type="dxa"/>
            <w:hideMark/>
          </w:tcPr>
          <w:p w14:paraId="238BC1DF" w14:textId="77777777" w:rsidR="009A1C23" w:rsidRDefault="009A1C23" w:rsidP="008A4E68">
            <w:pPr>
              <w:jc w:val="both"/>
            </w:pPr>
            <w:r>
              <w:t>Ponudnik:</w:t>
            </w:r>
          </w:p>
        </w:tc>
        <w:tc>
          <w:tcPr>
            <w:tcW w:w="8109" w:type="dxa"/>
            <w:tcBorders>
              <w:top w:val="nil"/>
              <w:left w:val="nil"/>
              <w:bottom w:val="single" w:sz="4" w:space="0" w:color="auto"/>
              <w:right w:val="nil"/>
            </w:tcBorders>
          </w:tcPr>
          <w:p w14:paraId="43994F45" w14:textId="77777777" w:rsidR="009A1C23" w:rsidRDefault="009A1C23" w:rsidP="008A4E68">
            <w:pPr>
              <w:widowControl w:val="0"/>
              <w:tabs>
                <w:tab w:val="left" w:pos="90"/>
                <w:tab w:val="left" w:pos="964"/>
              </w:tabs>
              <w:autoSpaceDE w:val="0"/>
              <w:autoSpaceDN w:val="0"/>
              <w:adjustRightInd w:val="0"/>
              <w:jc w:val="both"/>
              <w:rPr>
                <w:color w:val="000000"/>
              </w:rPr>
            </w:pPr>
          </w:p>
        </w:tc>
      </w:tr>
    </w:tbl>
    <w:p w14:paraId="15EFBE28" w14:textId="77777777" w:rsidR="009A1C23" w:rsidRDefault="009A1C23" w:rsidP="009A1C23">
      <w:pPr>
        <w:widowControl w:val="0"/>
        <w:tabs>
          <w:tab w:val="left" w:pos="90"/>
          <w:tab w:val="left" w:pos="964"/>
        </w:tabs>
        <w:autoSpaceDE w:val="0"/>
        <w:autoSpaceDN w:val="0"/>
        <w:adjustRightInd w:val="0"/>
        <w:jc w:val="both"/>
        <w:rPr>
          <w:color w:val="000000"/>
        </w:rPr>
      </w:pPr>
    </w:p>
    <w:p w14:paraId="295EC2A6" w14:textId="77777777" w:rsidR="009A1C23" w:rsidRDefault="009A1C23" w:rsidP="009A1C23">
      <w:pPr>
        <w:widowControl w:val="0"/>
        <w:tabs>
          <w:tab w:val="left" w:pos="90"/>
          <w:tab w:val="left" w:pos="964"/>
        </w:tabs>
        <w:autoSpaceDE w:val="0"/>
        <w:autoSpaceDN w:val="0"/>
        <w:adjustRightInd w:val="0"/>
        <w:jc w:val="both"/>
        <w:rPr>
          <w:color w:val="000000"/>
        </w:rPr>
      </w:pPr>
    </w:p>
    <w:p w14:paraId="335E2409" w14:textId="77777777" w:rsidR="009A1C23" w:rsidRDefault="009A1C23" w:rsidP="009A1C23">
      <w:pPr>
        <w:widowControl w:val="0"/>
        <w:tabs>
          <w:tab w:val="left" w:pos="90"/>
          <w:tab w:val="left" w:pos="964"/>
        </w:tabs>
        <w:autoSpaceDE w:val="0"/>
        <w:autoSpaceDN w:val="0"/>
        <w:adjustRightInd w:val="0"/>
        <w:jc w:val="both"/>
        <w:rPr>
          <w:color w:val="000000"/>
        </w:rPr>
      </w:pPr>
    </w:p>
    <w:p w14:paraId="3D993CEB" w14:textId="77777777" w:rsidR="009A1C23" w:rsidRDefault="009A1C23" w:rsidP="009A1C23">
      <w:pPr>
        <w:pStyle w:val="BodyText"/>
        <w:jc w:val="center"/>
        <w:rPr>
          <w:b/>
          <w:sz w:val="24"/>
        </w:rPr>
      </w:pPr>
      <w:r>
        <w:rPr>
          <w:b/>
          <w:sz w:val="24"/>
        </w:rPr>
        <w:t>IZJAVA O LASTNIŠKIH RAZMERJIH</w:t>
      </w:r>
    </w:p>
    <w:p w14:paraId="3AC2E06F" w14:textId="77777777" w:rsidR="009A1C23" w:rsidRDefault="009A1C23" w:rsidP="009A1C23">
      <w:pPr>
        <w:widowControl w:val="0"/>
        <w:tabs>
          <w:tab w:val="left" w:pos="90"/>
          <w:tab w:val="left" w:pos="964"/>
        </w:tabs>
        <w:autoSpaceDE w:val="0"/>
        <w:autoSpaceDN w:val="0"/>
        <w:adjustRightInd w:val="0"/>
        <w:jc w:val="both"/>
        <w:rPr>
          <w:color w:val="000000"/>
        </w:rPr>
      </w:pPr>
    </w:p>
    <w:p w14:paraId="6128CCBA" w14:textId="77777777" w:rsidR="009A1C23" w:rsidRDefault="009A1C23" w:rsidP="009A1C23">
      <w:pPr>
        <w:widowControl w:val="0"/>
        <w:tabs>
          <w:tab w:val="left" w:pos="90"/>
          <w:tab w:val="left" w:pos="964"/>
        </w:tabs>
        <w:autoSpaceDE w:val="0"/>
        <w:autoSpaceDN w:val="0"/>
        <w:adjustRightInd w:val="0"/>
        <w:jc w:val="both"/>
        <w:rPr>
          <w:color w:val="000000"/>
        </w:rPr>
      </w:pPr>
    </w:p>
    <w:p w14:paraId="7542E391" w14:textId="77777777" w:rsidR="009A1C23" w:rsidRDefault="009A1C23" w:rsidP="009A1C23">
      <w:pPr>
        <w:tabs>
          <w:tab w:val="left" w:pos="4860"/>
        </w:tabs>
        <w:jc w:val="both"/>
      </w:pPr>
      <w: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213660" w14:textId="77777777" w:rsidR="009A1C23" w:rsidRDefault="009A1C23" w:rsidP="009A1C23">
      <w:pPr>
        <w:pStyle w:val="Default"/>
        <w:jc w:val="both"/>
        <w:rPr>
          <w:rFonts w:ascii="Arial" w:eastAsia="Times New Roman" w:hAnsi="Arial" w:cs="Arial"/>
          <w:color w:val="auto"/>
          <w:sz w:val="20"/>
          <w:szCs w:val="20"/>
          <w:lang w:eastAsia="sl-SI"/>
        </w:rPr>
      </w:pPr>
    </w:p>
    <w:p w14:paraId="6F2FCEB9" w14:textId="77777777" w:rsidR="009A1C23" w:rsidRDefault="009A1C23" w:rsidP="00DA38E0">
      <w:pPr>
        <w:pStyle w:val="Default"/>
        <w:numPr>
          <w:ilvl w:val="0"/>
          <w:numId w:val="20"/>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181A84D9" w14:textId="77777777" w:rsidR="009A1C23" w:rsidRDefault="009A1C23" w:rsidP="009A1C23">
      <w:pPr>
        <w:pStyle w:val="Default"/>
        <w:jc w:val="both"/>
        <w:rPr>
          <w:rFonts w:ascii="Arial" w:eastAsia="Times New Roman" w:hAnsi="Arial" w:cs="Arial"/>
          <w:color w:val="auto"/>
          <w:sz w:val="20"/>
          <w:szCs w:val="20"/>
          <w:lang w:eastAsia="sl-SI"/>
        </w:rPr>
      </w:pPr>
    </w:p>
    <w:p w14:paraId="4C673333" w14:textId="77777777" w:rsidR="009A1C23" w:rsidRDefault="009A1C23" w:rsidP="00DA38E0">
      <w:pPr>
        <w:pStyle w:val="Default"/>
        <w:numPr>
          <w:ilvl w:val="0"/>
          <w:numId w:val="20"/>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2E241879" w14:textId="77777777" w:rsidR="009A1C23" w:rsidRDefault="009A1C23" w:rsidP="009A1C23">
      <w:pPr>
        <w:jc w:val="both"/>
      </w:pPr>
    </w:p>
    <w:p w14:paraId="39CBB7D8" w14:textId="77777777" w:rsidR="009A1C23" w:rsidRDefault="009A1C23" w:rsidP="009A1C23">
      <w:pPr>
        <w:autoSpaceDE w:val="0"/>
        <w:autoSpaceDN w:val="0"/>
        <w:adjustRightInd w:val="0"/>
        <w:jc w:val="both"/>
        <w:rPr>
          <w:rFonts w:cs="Arial"/>
          <w:color w:val="000000"/>
        </w:rPr>
      </w:pPr>
      <w:r>
        <w:t>Če ponudnik predloži lažno izjavo oziroma da neresnične podatke o navedenih dejstvih, ima to za posledico ničnost pogodbe.</w:t>
      </w:r>
    </w:p>
    <w:p w14:paraId="5758A3CC" w14:textId="77777777" w:rsidR="009A1C23" w:rsidRDefault="009A1C23" w:rsidP="009A1C23">
      <w:pPr>
        <w:widowControl w:val="0"/>
        <w:tabs>
          <w:tab w:val="left" w:pos="90"/>
          <w:tab w:val="left" w:pos="964"/>
        </w:tabs>
        <w:autoSpaceDE w:val="0"/>
        <w:autoSpaceDN w:val="0"/>
        <w:adjustRightInd w:val="0"/>
        <w:jc w:val="both"/>
        <w:rPr>
          <w:color w:val="000000"/>
        </w:rPr>
      </w:pPr>
    </w:p>
    <w:p w14:paraId="7E90AA23" w14:textId="77777777" w:rsidR="009A1C23" w:rsidRDefault="009A1C23" w:rsidP="009A1C23">
      <w:pPr>
        <w:widowControl w:val="0"/>
        <w:tabs>
          <w:tab w:val="left" w:pos="90"/>
          <w:tab w:val="left" w:pos="964"/>
        </w:tabs>
        <w:autoSpaceDE w:val="0"/>
        <w:autoSpaceDN w:val="0"/>
        <w:adjustRightInd w:val="0"/>
        <w:jc w:val="both"/>
        <w:rPr>
          <w:color w:val="000000"/>
        </w:rPr>
      </w:pPr>
    </w:p>
    <w:p w14:paraId="0EDC098A" w14:textId="77777777" w:rsidR="009A1C23" w:rsidRDefault="009A1C23" w:rsidP="009A1C2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A1C23" w14:paraId="6208FB64" w14:textId="77777777" w:rsidTr="008A4E68">
        <w:tc>
          <w:tcPr>
            <w:tcW w:w="3430" w:type="dxa"/>
            <w:hideMark/>
          </w:tcPr>
          <w:p w14:paraId="2A669A52" w14:textId="77777777" w:rsidR="009A1C23" w:rsidRDefault="009A1C23" w:rsidP="008A4E68">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3D3B158E" w14:textId="77777777" w:rsidR="009A1C23" w:rsidRDefault="009A1C23" w:rsidP="008A4E68">
            <w:pPr>
              <w:widowControl w:val="0"/>
              <w:tabs>
                <w:tab w:val="left" w:pos="5580"/>
              </w:tabs>
              <w:autoSpaceDE w:val="0"/>
              <w:autoSpaceDN w:val="0"/>
              <w:adjustRightInd w:val="0"/>
              <w:spacing w:before="48"/>
              <w:jc w:val="center"/>
              <w:rPr>
                <w:rFonts w:cs="Arial"/>
                <w:color w:val="000000"/>
              </w:rPr>
            </w:pPr>
          </w:p>
        </w:tc>
        <w:tc>
          <w:tcPr>
            <w:tcW w:w="3573" w:type="dxa"/>
            <w:hideMark/>
          </w:tcPr>
          <w:p w14:paraId="1EB6B34B" w14:textId="77777777" w:rsidR="009A1C23" w:rsidRDefault="009A1C23" w:rsidP="008A4E68">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9A1C23" w14:paraId="2455BAC6" w14:textId="77777777" w:rsidTr="008A4E68">
        <w:tc>
          <w:tcPr>
            <w:tcW w:w="3430" w:type="dxa"/>
            <w:tcBorders>
              <w:top w:val="nil"/>
              <w:left w:val="nil"/>
              <w:bottom w:val="single" w:sz="4" w:space="0" w:color="auto"/>
              <w:right w:val="nil"/>
            </w:tcBorders>
          </w:tcPr>
          <w:p w14:paraId="0DA11F8C" w14:textId="77777777" w:rsidR="009A1C23" w:rsidRDefault="009A1C23" w:rsidP="008A4E68">
            <w:pPr>
              <w:widowControl w:val="0"/>
              <w:tabs>
                <w:tab w:val="left" w:pos="5580"/>
              </w:tabs>
              <w:autoSpaceDE w:val="0"/>
              <w:autoSpaceDN w:val="0"/>
              <w:adjustRightInd w:val="0"/>
              <w:spacing w:before="48"/>
              <w:jc w:val="both"/>
              <w:rPr>
                <w:rFonts w:cs="Arial"/>
                <w:color w:val="000000"/>
              </w:rPr>
            </w:pPr>
          </w:p>
          <w:p w14:paraId="7943E6C4" w14:textId="77777777" w:rsidR="009A1C23" w:rsidRDefault="009A1C23" w:rsidP="008A4E68">
            <w:pPr>
              <w:widowControl w:val="0"/>
              <w:tabs>
                <w:tab w:val="left" w:pos="5580"/>
              </w:tabs>
              <w:autoSpaceDE w:val="0"/>
              <w:autoSpaceDN w:val="0"/>
              <w:adjustRightInd w:val="0"/>
              <w:spacing w:before="48"/>
              <w:jc w:val="both"/>
              <w:rPr>
                <w:rFonts w:cs="Arial"/>
                <w:color w:val="000000"/>
              </w:rPr>
            </w:pPr>
          </w:p>
        </w:tc>
        <w:tc>
          <w:tcPr>
            <w:tcW w:w="2067" w:type="dxa"/>
          </w:tcPr>
          <w:p w14:paraId="3CF8F426" w14:textId="77777777" w:rsidR="009A1C23" w:rsidRDefault="009A1C23" w:rsidP="008A4E6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35BB34E4" w14:textId="77777777" w:rsidR="009A1C23" w:rsidRDefault="009A1C23" w:rsidP="008A4E68">
            <w:pPr>
              <w:widowControl w:val="0"/>
              <w:tabs>
                <w:tab w:val="left" w:pos="5580"/>
              </w:tabs>
              <w:autoSpaceDE w:val="0"/>
              <w:autoSpaceDN w:val="0"/>
              <w:adjustRightInd w:val="0"/>
              <w:spacing w:before="48"/>
              <w:jc w:val="both"/>
              <w:rPr>
                <w:rFonts w:cs="Arial"/>
                <w:color w:val="000000"/>
              </w:rPr>
            </w:pPr>
          </w:p>
          <w:p w14:paraId="69E8D58F" w14:textId="77777777" w:rsidR="009A1C23" w:rsidRDefault="009A1C23" w:rsidP="008A4E68">
            <w:pPr>
              <w:widowControl w:val="0"/>
              <w:tabs>
                <w:tab w:val="left" w:pos="5580"/>
              </w:tabs>
              <w:autoSpaceDE w:val="0"/>
              <w:autoSpaceDN w:val="0"/>
              <w:adjustRightInd w:val="0"/>
              <w:spacing w:before="48"/>
              <w:jc w:val="both"/>
              <w:rPr>
                <w:rFonts w:cs="Arial"/>
                <w:color w:val="000000"/>
              </w:rPr>
            </w:pPr>
          </w:p>
        </w:tc>
      </w:tr>
    </w:tbl>
    <w:p w14:paraId="07EB0005" w14:textId="77777777" w:rsidR="009A1C23" w:rsidRDefault="009A1C23" w:rsidP="009A1C23">
      <w:pPr>
        <w:tabs>
          <w:tab w:val="left" w:pos="4860"/>
        </w:tabs>
        <w:jc w:val="both"/>
      </w:pPr>
    </w:p>
    <w:p w14:paraId="5D6C7B3C" w14:textId="77777777" w:rsidR="009A1C23" w:rsidRDefault="00035CED" w:rsidP="008A4E68">
      <w:r>
        <w:rPr>
          <w:rFonts w:cs="Arial"/>
        </w:rPr>
        <w:br w:type="page"/>
      </w:r>
    </w:p>
    <w:p w14:paraId="25C08836" w14:textId="77777777" w:rsidR="009A1C23" w:rsidRPr="00204081" w:rsidRDefault="009A1C23" w:rsidP="008A4E68">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A1C23" w14:paraId="4BC8498F" w14:textId="77777777" w:rsidTr="008A4E68">
        <w:tc>
          <w:tcPr>
            <w:tcW w:w="1559" w:type="dxa"/>
            <w:tcBorders>
              <w:top w:val="single" w:sz="4" w:space="0" w:color="000000"/>
              <w:left w:val="single" w:sz="4" w:space="0" w:color="000000"/>
              <w:bottom w:val="single" w:sz="4" w:space="0" w:color="000000"/>
              <w:right w:val="single" w:sz="4" w:space="0" w:color="000000"/>
            </w:tcBorders>
            <w:vAlign w:val="center"/>
            <w:hideMark/>
          </w:tcPr>
          <w:p w14:paraId="66364A2B" w14:textId="77777777" w:rsidR="009A1C23" w:rsidRDefault="009A1C23" w:rsidP="009A1C23">
            <w:pPr>
              <w:jc w:val="both"/>
              <w:rPr>
                <w:b/>
                <w:szCs w:val="24"/>
                <w:lang w:eastAsia="en-US"/>
              </w:rPr>
            </w:pPr>
            <w:r>
              <w:rPr>
                <w:b/>
              </w:rPr>
              <w:t>Obrazec št. 4A</w:t>
            </w:r>
          </w:p>
        </w:tc>
      </w:tr>
    </w:tbl>
    <w:p w14:paraId="5DBAC90A" w14:textId="77777777" w:rsidR="009A1C23" w:rsidRDefault="009A1C23" w:rsidP="008A4E68">
      <w:pPr>
        <w:jc w:val="both"/>
      </w:pPr>
    </w:p>
    <w:p w14:paraId="61BF7985" w14:textId="0044DE30" w:rsidR="009A1C23" w:rsidRPr="0040545F" w:rsidRDefault="009A1C23" w:rsidP="008A4E68">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člena ZintPK (Uradni list RS, št. 45/10, 26/11 in 43/11) ter 6. odstavkom 91. člena ZJN-3</w:t>
      </w:r>
      <w:r w:rsidRPr="0040545F">
        <w:rPr>
          <w:color w:val="000000"/>
        </w:rPr>
        <w:t xml:space="preserve">, kot zakoniti zastopnik ponudnika (samostojni ponudnik/vsak partner v skupni ponudbi) v postopku oddaje naročila št. </w:t>
      </w:r>
      <w:r w:rsidR="008E2F16">
        <w:t>JN-0011/2022</w:t>
      </w:r>
      <w:r w:rsidRPr="000F77E9">
        <w:rPr>
          <w:color w:val="000000"/>
        </w:rPr>
        <w:t>, katerega predmet je »</w:t>
      </w:r>
      <w:r w:rsidR="000F77E9" w:rsidRPr="00813A52">
        <w:rPr>
          <w:rFonts w:cs="Arial"/>
          <w:b/>
        </w:rPr>
        <w:t>Najem PET/CT skenerja s pripadajočo opremo, ureditvijo prostora ter preureditvijo čakalnice</w:t>
      </w:r>
      <w:r w:rsidRPr="0040545F">
        <w:t xml:space="preserve">« </w:t>
      </w:r>
      <w:r w:rsidRPr="0040545F">
        <w:rPr>
          <w:color w:val="000000"/>
        </w:rPr>
        <w:t>podajam naslednjo</w:t>
      </w:r>
    </w:p>
    <w:p w14:paraId="09A5CAF2" w14:textId="77777777" w:rsidR="009A1C23" w:rsidRPr="0040545F" w:rsidRDefault="009A1C23" w:rsidP="008A4E68">
      <w:pPr>
        <w:rPr>
          <w:color w:val="000000"/>
        </w:rPr>
      </w:pPr>
    </w:p>
    <w:p w14:paraId="38676168" w14:textId="77777777" w:rsidR="009A1C23" w:rsidRPr="0040545F" w:rsidRDefault="009A1C23" w:rsidP="008A4E68">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14:paraId="7110B529" w14:textId="77777777" w:rsidR="009A1C23" w:rsidRPr="0040545F" w:rsidRDefault="009A1C23" w:rsidP="008A4E68">
      <w:pPr>
        <w:autoSpaceDE w:val="0"/>
        <w:autoSpaceDN w:val="0"/>
        <w:adjustRightInd w:val="0"/>
        <w:rPr>
          <w:rFonts w:cs="Arial"/>
          <w:color w:val="000000"/>
        </w:rPr>
      </w:pPr>
    </w:p>
    <w:p w14:paraId="2902D2B1" w14:textId="77777777" w:rsidR="009A1C23" w:rsidRPr="0040545F" w:rsidRDefault="009A1C23" w:rsidP="008A4E68">
      <w:pPr>
        <w:autoSpaceDE w:val="0"/>
        <w:autoSpaceDN w:val="0"/>
        <w:adjustRightInd w:val="0"/>
        <w:rPr>
          <w:rFonts w:cs="Arial"/>
          <w:color w:val="000000"/>
          <w:szCs w:val="24"/>
        </w:rPr>
      </w:pPr>
      <w:r w:rsidRPr="0040545F">
        <w:rPr>
          <w:rFonts w:cs="Arial"/>
          <w:b/>
          <w:bCs/>
          <w:color w:val="000000"/>
        </w:rPr>
        <w:t>PODATKI O PONUDNIKU:</w:t>
      </w:r>
    </w:p>
    <w:p w14:paraId="6C59A03F" w14:textId="77777777" w:rsidR="009A1C23" w:rsidRPr="0040545F" w:rsidRDefault="009A1C23" w:rsidP="008A4E68">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14:paraId="456589D2" w14:textId="77777777" w:rsidR="009A1C23" w:rsidRPr="0040545F" w:rsidRDefault="009A1C23" w:rsidP="008A4E68">
      <w:pPr>
        <w:autoSpaceDE w:val="0"/>
        <w:autoSpaceDN w:val="0"/>
        <w:adjustRightInd w:val="0"/>
        <w:rPr>
          <w:rFonts w:cs="Arial"/>
          <w:color w:val="000000"/>
          <w:szCs w:val="24"/>
        </w:rPr>
      </w:pPr>
      <w:r w:rsidRPr="0040545F">
        <w:rPr>
          <w:rFonts w:cs="Arial"/>
          <w:color w:val="000000"/>
        </w:rPr>
        <w:t>___________________________________________________________</w:t>
      </w:r>
    </w:p>
    <w:p w14:paraId="63651DB8" w14:textId="77777777" w:rsidR="009A1C23" w:rsidRPr="0040545F" w:rsidRDefault="009A1C23" w:rsidP="008A4E68">
      <w:pPr>
        <w:autoSpaceDE w:val="0"/>
        <w:autoSpaceDN w:val="0"/>
        <w:adjustRightInd w:val="0"/>
        <w:rPr>
          <w:rFonts w:cs="Arial"/>
          <w:color w:val="000000"/>
        </w:rPr>
      </w:pPr>
      <w:r w:rsidRPr="0040545F">
        <w:rPr>
          <w:rFonts w:cs="Arial"/>
          <w:iCs/>
          <w:color w:val="000000"/>
        </w:rPr>
        <w:t>(naziv in naslov ponudnika)</w:t>
      </w:r>
    </w:p>
    <w:p w14:paraId="39321348" w14:textId="77777777" w:rsidR="009A1C23" w:rsidRPr="0040545F" w:rsidRDefault="009A1C23" w:rsidP="008A4E68">
      <w:pPr>
        <w:autoSpaceDE w:val="0"/>
        <w:autoSpaceDN w:val="0"/>
        <w:adjustRightInd w:val="0"/>
        <w:rPr>
          <w:rFonts w:cs="Arial"/>
          <w:color w:val="000000"/>
        </w:rPr>
      </w:pPr>
      <w:r w:rsidRPr="0040545F">
        <w:rPr>
          <w:rFonts w:cs="Arial"/>
          <w:color w:val="000000"/>
        </w:rPr>
        <w:t>__________________________</w:t>
      </w:r>
    </w:p>
    <w:p w14:paraId="511A7929" w14:textId="77777777" w:rsidR="009A1C23" w:rsidRPr="0040545F" w:rsidRDefault="009A1C23" w:rsidP="008A4E68">
      <w:pPr>
        <w:autoSpaceDE w:val="0"/>
        <w:autoSpaceDN w:val="0"/>
        <w:adjustRightInd w:val="0"/>
        <w:rPr>
          <w:rFonts w:cs="Arial"/>
          <w:color w:val="000000"/>
        </w:rPr>
      </w:pPr>
      <w:r w:rsidRPr="0040545F">
        <w:rPr>
          <w:rFonts w:cs="Arial"/>
          <w:iCs/>
          <w:color w:val="000000"/>
        </w:rPr>
        <w:t>(matična številka)</w:t>
      </w:r>
    </w:p>
    <w:p w14:paraId="7FA70916" w14:textId="77777777" w:rsidR="009A1C23" w:rsidRPr="0040545F" w:rsidRDefault="009A1C23" w:rsidP="008A4E68">
      <w:pPr>
        <w:autoSpaceDE w:val="0"/>
        <w:autoSpaceDN w:val="0"/>
        <w:adjustRightInd w:val="0"/>
        <w:rPr>
          <w:rFonts w:cs="Arial"/>
          <w:color w:val="000000"/>
        </w:rPr>
      </w:pPr>
      <w:r w:rsidRPr="0040545F">
        <w:rPr>
          <w:rFonts w:cs="Arial"/>
          <w:color w:val="000000"/>
        </w:rPr>
        <w:t>__________________________</w:t>
      </w:r>
    </w:p>
    <w:p w14:paraId="4614801C" w14:textId="77777777" w:rsidR="009A1C23" w:rsidRPr="0040545F" w:rsidRDefault="009A1C23" w:rsidP="008A4E68">
      <w:pPr>
        <w:autoSpaceDE w:val="0"/>
        <w:autoSpaceDN w:val="0"/>
        <w:adjustRightInd w:val="0"/>
        <w:rPr>
          <w:rFonts w:cs="Arial"/>
          <w:iCs/>
          <w:color w:val="000000"/>
        </w:rPr>
      </w:pPr>
      <w:r w:rsidRPr="0040545F">
        <w:rPr>
          <w:rFonts w:cs="Arial"/>
          <w:iCs/>
          <w:color w:val="000000"/>
        </w:rPr>
        <w:t>(davčna številka)</w:t>
      </w:r>
    </w:p>
    <w:p w14:paraId="1B839A66" w14:textId="77777777" w:rsidR="009A1C23" w:rsidRPr="0040545F" w:rsidRDefault="009A1C23" w:rsidP="008A4E68">
      <w:pPr>
        <w:autoSpaceDE w:val="0"/>
        <w:autoSpaceDN w:val="0"/>
        <w:adjustRightInd w:val="0"/>
        <w:rPr>
          <w:rFonts w:cs="Arial"/>
          <w:color w:val="000000"/>
        </w:rPr>
      </w:pPr>
    </w:p>
    <w:p w14:paraId="22C707EF" w14:textId="77777777" w:rsidR="009A1C23" w:rsidRPr="0040545F" w:rsidRDefault="009A1C23" w:rsidP="008A4E68">
      <w:pPr>
        <w:autoSpaceDE w:val="0"/>
        <w:autoSpaceDN w:val="0"/>
        <w:adjustRightInd w:val="0"/>
        <w:rPr>
          <w:rFonts w:cs="Arial"/>
          <w:color w:val="000000"/>
        </w:rPr>
      </w:pPr>
      <w:r w:rsidRPr="0040545F">
        <w:rPr>
          <w:rFonts w:cs="Arial"/>
          <w:b/>
          <w:bCs/>
          <w:color w:val="000000"/>
        </w:rPr>
        <w:t>UDELEŽBA FIZIČNIH IN PRAVNIH OSEB V LASTNIŠTVU PONUDNIKA</w:t>
      </w:r>
    </w:p>
    <w:p w14:paraId="48881D3D" w14:textId="77777777" w:rsidR="009A1C23" w:rsidRPr="0040545F" w:rsidRDefault="009A1C23" w:rsidP="008A4E68">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14:paraId="28D67697" w14:textId="77777777" w:rsidR="009A1C23" w:rsidRPr="0040545F" w:rsidRDefault="009A1C23" w:rsidP="00DA38E0">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14:paraId="469058FE" w14:textId="77777777" w:rsidR="009A1C23" w:rsidRPr="0040545F" w:rsidRDefault="009A1C23" w:rsidP="00DA38E0">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14:paraId="2AB2F5D2" w14:textId="77777777" w:rsidR="009A1C23" w:rsidRPr="0040545F" w:rsidRDefault="009A1C23" w:rsidP="008A4E68">
      <w:pPr>
        <w:autoSpaceDE w:val="0"/>
        <w:autoSpaceDN w:val="0"/>
        <w:adjustRightInd w:val="0"/>
        <w:rPr>
          <w:rFonts w:cs="Arial"/>
          <w:color w:val="000000"/>
          <w:szCs w:val="24"/>
        </w:rPr>
      </w:pPr>
    </w:p>
    <w:p w14:paraId="2E8D4232" w14:textId="77777777" w:rsidR="009A1C23" w:rsidRPr="0040545F" w:rsidRDefault="009A1C23" w:rsidP="008A4E68">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C3147E2" w14:textId="77777777" w:rsidR="009A1C23" w:rsidRPr="0040545F" w:rsidRDefault="009A1C23" w:rsidP="008A4E68">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A1C23" w:rsidRPr="0040545F" w14:paraId="1EEC48C7" w14:textId="77777777" w:rsidTr="008A4E68">
        <w:tc>
          <w:tcPr>
            <w:tcW w:w="534" w:type="dxa"/>
            <w:tcBorders>
              <w:top w:val="single" w:sz="4" w:space="0" w:color="auto"/>
              <w:left w:val="single" w:sz="4" w:space="0" w:color="auto"/>
              <w:bottom w:val="single" w:sz="4" w:space="0" w:color="auto"/>
              <w:right w:val="single" w:sz="4" w:space="0" w:color="auto"/>
            </w:tcBorders>
          </w:tcPr>
          <w:p w14:paraId="099FB37F" w14:textId="77777777" w:rsidR="009A1C23" w:rsidRPr="0040545F" w:rsidRDefault="009A1C23" w:rsidP="009A1C2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4EB5D57E" w14:textId="77777777" w:rsidR="009A1C23" w:rsidRPr="0040545F" w:rsidRDefault="009A1C23" w:rsidP="009A1C23">
            <w:pPr>
              <w:autoSpaceDE w:val="0"/>
              <w:autoSpaceDN w:val="0"/>
              <w:adjustRightInd w:val="0"/>
              <w:rPr>
                <w:rFonts w:cs="Arial"/>
                <w:color w:val="000000"/>
                <w:szCs w:val="24"/>
                <w:lang w:eastAsia="en-US"/>
              </w:rPr>
            </w:pPr>
            <w:r w:rsidRPr="0040545F">
              <w:rPr>
                <w:rFonts w:cs="Arial"/>
                <w:color w:val="000000"/>
              </w:rPr>
              <w:t>IME IN PRIIMEK/</w:t>
            </w:r>
          </w:p>
          <w:p w14:paraId="30CC321E"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4AB7F98" w14:textId="77777777" w:rsidR="009A1C23" w:rsidRPr="0040545F" w:rsidRDefault="009A1C23" w:rsidP="009A1C23">
            <w:pPr>
              <w:autoSpaceDE w:val="0"/>
              <w:autoSpaceDN w:val="0"/>
              <w:adjustRightInd w:val="0"/>
              <w:rPr>
                <w:rFonts w:cs="Arial"/>
                <w:color w:val="000000"/>
                <w:szCs w:val="24"/>
                <w:lang w:eastAsia="en-US"/>
              </w:rPr>
            </w:pPr>
            <w:r w:rsidRPr="0040545F">
              <w:rPr>
                <w:rFonts w:cs="Arial"/>
                <w:color w:val="000000"/>
              </w:rPr>
              <w:t>NASLOV PREBIVALIŠČA/</w:t>
            </w:r>
          </w:p>
          <w:p w14:paraId="624AA3C3"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795CDC"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9A1C23" w:rsidRPr="0040545F" w14:paraId="4A5296BC"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69B0C080"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3CD5CFE8" w14:textId="77777777" w:rsidR="009A1C23" w:rsidRPr="0040545F" w:rsidRDefault="009A1C23" w:rsidP="009A1C23">
            <w:pPr>
              <w:autoSpaceDE w:val="0"/>
              <w:autoSpaceDN w:val="0"/>
              <w:adjustRightInd w:val="0"/>
              <w:rPr>
                <w:rFonts w:cs="Arial"/>
                <w:bCs/>
                <w:color w:val="000000"/>
                <w:szCs w:val="24"/>
                <w:lang w:eastAsia="en-US"/>
              </w:rPr>
            </w:pPr>
          </w:p>
          <w:p w14:paraId="7195D636"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C47DB24"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BAEC1EF" w14:textId="77777777" w:rsidR="009A1C23" w:rsidRPr="0040545F" w:rsidRDefault="009A1C23" w:rsidP="009A1C23">
            <w:pPr>
              <w:autoSpaceDE w:val="0"/>
              <w:autoSpaceDN w:val="0"/>
              <w:adjustRightInd w:val="0"/>
              <w:jc w:val="both"/>
              <w:rPr>
                <w:rFonts w:cs="Arial"/>
                <w:bCs/>
                <w:color w:val="000000"/>
                <w:szCs w:val="24"/>
                <w:lang w:eastAsia="en-US"/>
              </w:rPr>
            </w:pPr>
          </w:p>
        </w:tc>
      </w:tr>
      <w:tr w:rsidR="009A1C23" w:rsidRPr="0040545F" w14:paraId="6F86830F"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5D6D8AE1"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4E75B8BF" w14:textId="77777777" w:rsidR="009A1C23" w:rsidRPr="0040545F" w:rsidRDefault="009A1C23" w:rsidP="009A1C23">
            <w:pPr>
              <w:autoSpaceDE w:val="0"/>
              <w:autoSpaceDN w:val="0"/>
              <w:adjustRightInd w:val="0"/>
              <w:rPr>
                <w:rFonts w:cs="Arial"/>
                <w:bCs/>
                <w:color w:val="000000"/>
                <w:szCs w:val="24"/>
                <w:lang w:eastAsia="en-US"/>
              </w:rPr>
            </w:pPr>
          </w:p>
          <w:p w14:paraId="153D5D84"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E395A88"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2FB7C" w14:textId="77777777" w:rsidR="009A1C23" w:rsidRPr="0040545F" w:rsidRDefault="009A1C23" w:rsidP="009A1C23">
            <w:pPr>
              <w:autoSpaceDE w:val="0"/>
              <w:autoSpaceDN w:val="0"/>
              <w:adjustRightInd w:val="0"/>
              <w:jc w:val="both"/>
              <w:rPr>
                <w:rFonts w:cs="Arial"/>
                <w:bCs/>
                <w:color w:val="000000"/>
                <w:szCs w:val="24"/>
                <w:lang w:eastAsia="en-US"/>
              </w:rPr>
            </w:pPr>
          </w:p>
        </w:tc>
      </w:tr>
      <w:tr w:rsidR="009A1C23" w:rsidRPr="0040545F" w14:paraId="3C2B2C1E"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165ECD70"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DFC063F" w14:textId="77777777" w:rsidR="009A1C23" w:rsidRPr="0040545F" w:rsidRDefault="009A1C23" w:rsidP="009A1C23">
            <w:pPr>
              <w:autoSpaceDE w:val="0"/>
              <w:autoSpaceDN w:val="0"/>
              <w:adjustRightInd w:val="0"/>
              <w:rPr>
                <w:rFonts w:cs="Arial"/>
                <w:bCs/>
                <w:color w:val="000000"/>
                <w:szCs w:val="24"/>
                <w:lang w:eastAsia="en-US"/>
              </w:rPr>
            </w:pPr>
          </w:p>
          <w:p w14:paraId="58888071"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7B45BED"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D3743A7" w14:textId="77777777" w:rsidR="009A1C23" w:rsidRPr="0040545F" w:rsidRDefault="009A1C23" w:rsidP="009A1C23">
            <w:pPr>
              <w:autoSpaceDE w:val="0"/>
              <w:autoSpaceDN w:val="0"/>
              <w:adjustRightInd w:val="0"/>
              <w:jc w:val="both"/>
              <w:rPr>
                <w:rFonts w:cs="Arial"/>
                <w:bCs/>
                <w:color w:val="000000"/>
                <w:szCs w:val="24"/>
                <w:lang w:eastAsia="en-US"/>
              </w:rPr>
            </w:pPr>
          </w:p>
        </w:tc>
      </w:tr>
    </w:tbl>
    <w:p w14:paraId="5F485B8E" w14:textId="77777777" w:rsidR="009A1C23" w:rsidRPr="0040545F" w:rsidRDefault="009A1C23" w:rsidP="008A4E68">
      <w:pPr>
        <w:autoSpaceDE w:val="0"/>
        <w:autoSpaceDN w:val="0"/>
        <w:adjustRightInd w:val="0"/>
        <w:rPr>
          <w:rFonts w:cs="Arial"/>
          <w:bCs/>
          <w:color w:val="000000"/>
          <w:lang w:eastAsia="en-US"/>
        </w:rPr>
      </w:pPr>
    </w:p>
    <w:p w14:paraId="75ED3C8F" w14:textId="77777777" w:rsidR="009A1C23" w:rsidRPr="0040545F" w:rsidRDefault="009A1C23" w:rsidP="008A4E68">
      <w:pPr>
        <w:autoSpaceDE w:val="0"/>
        <w:autoSpaceDN w:val="0"/>
        <w:adjustRightInd w:val="0"/>
        <w:rPr>
          <w:rFonts w:cs="Arial"/>
          <w:b/>
          <w:bCs/>
          <w:color w:val="000000"/>
        </w:rPr>
      </w:pPr>
      <w:r w:rsidRPr="0040545F">
        <w:rPr>
          <w:rFonts w:cs="Arial"/>
          <w:b/>
          <w:bCs/>
          <w:color w:val="000000"/>
        </w:rPr>
        <w:t>POVEZANE DRUŽBE</w:t>
      </w:r>
    </w:p>
    <w:p w14:paraId="29394252" w14:textId="77777777" w:rsidR="009A1C23" w:rsidRPr="0040545F" w:rsidRDefault="009A1C23" w:rsidP="008A4E68">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4B20DBF" w14:textId="77777777" w:rsidR="009A1C23" w:rsidRPr="0040545F" w:rsidRDefault="009A1C23" w:rsidP="00DA38E0">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14:paraId="0DC61695" w14:textId="77777777" w:rsidR="009A1C23" w:rsidRPr="0040545F" w:rsidRDefault="009A1C23" w:rsidP="00DA38E0">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14:paraId="035CFC78" w14:textId="77777777" w:rsidR="009A1C23" w:rsidRPr="0040545F" w:rsidRDefault="009A1C23" w:rsidP="008A4E68">
      <w:pPr>
        <w:autoSpaceDE w:val="0"/>
        <w:autoSpaceDN w:val="0"/>
        <w:adjustRightInd w:val="0"/>
        <w:rPr>
          <w:rFonts w:cs="Arial"/>
          <w:color w:val="000000"/>
          <w:sz w:val="18"/>
          <w:szCs w:val="18"/>
        </w:rPr>
      </w:pPr>
    </w:p>
    <w:p w14:paraId="214E2CC3" w14:textId="77777777" w:rsidR="009A1C23" w:rsidRPr="0040545F" w:rsidRDefault="009A1C23" w:rsidP="00DA38E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14:paraId="4F17EBE9" w14:textId="77777777" w:rsidR="009A1C23" w:rsidRPr="0040545F" w:rsidRDefault="009A1C23" w:rsidP="00DA38E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A1C23" w:rsidRPr="0040545F" w14:paraId="23E66F71" w14:textId="77777777" w:rsidTr="008A4E68">
        <w:tc>
          <w:tcPr>
            <w:tcW w:w="534" w:type="dxa"/>
            <w:tcBorders>
              <w:top w:val="single" w:sz="4" w:space="0" w:color="auto"/>
              <w:left w:val="single" w:sz="4" w:space="0" w:color="auto"/>
              <w:bottom w:val="single" w:sz="4" w:space="0" w:color="auto"/>
              <w:right w:val="single" w:sz="4" w:space="0" w:color="auto"/>
            </w:tcBorders>
          </w:tcPr>
          <w:p w14:paraId="63C236E3" w14:textId="77777777" w:rsidR="009A1C23" w:rsidRPr="0040545F" w:rsidRDefault="009A1C23" w:rsidP="009A1C2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2CC09C3A"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43616E9"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A19F18A" w14:textId="77777777" w:rsidR="009A1C23" w:rsidRPr="0040545F" w:rsidRDefault="009A1C23" w:rsidP="009A1C23">
            <w:pPr>
              <w:autoSpaceDE w:val="0"/>
              <w:autoSpaceDN w:val="0"/>
              <w:adjustRightInd w:val="0"/>
              <w:rPr>
                <w:rFonts w:cs="Arial"/>
                <w:color w:val="000000"/>
                <w:szCs w:val="24"/>
                <w:lang w:eastAsia="en-US"/>
              </w:rPr>
            </w:pPr>
            <w:r w:rsidRPr="0040545F">
              <w:rPr>
                <w:rFonts w:cs="Arial"/>
                <w:color w:val="000000"/>
              </w:rPr>
              <w:t>VRSTA POVEZAVE/</w:t>
            </w:r>
          </w:p>
          <w:p w14:paraId="30540F94" w14:textId="77777777" w:rsidR="009A1C23" w:rsidRPr="0040545F" w:rsidRDefault="009A1C23" w:rsidP="009A1C2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9A1C23" w:rsidRPr="0040545F" w14:paraId="72AF6434"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5A4E1140"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FF89DDC" w14:textId="77777777" w:rsidR="009A1C23" w:rsidRPr="0040545F" w:rsidRDefault="009A1C23" w:rsidP="009A1C23">
            <w:pPr>
              <w:autoSpaceDE w:val="0"/>
              <w:autoSpaceDN w:val="0"/>
              <w:adjustRightInd w:val="0"/>
              <w:rPr>
                <w:rFonts w:cs="Arial"/>
                <w:bCs/>
                <w:color w:val="000000"/>
                <w:szCs w:val="24"/>
                <w:lang w:eastAsia="en-US"/>
              </w:rPr>
            </w:pPr>
          </w:p>
          <w:p w14:paraId="7FCD0A69"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8156A55"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89D3962" w14:textId="77777777" w:rsidR="009A1C23" w:rsidRPr="0040545F" w:rsidRDefault="009A1C23" w:rsidP="009A1C23">
            <w:pPr>
              <w:autoSpaceDE w:val="0"/>
              <w:autoSpaceDN w:val="0"/>
              <w:adjustRightInd w:val="0"/>
              <w:jc w:val="both"/>
              <w:rPr>
                <w:rFonts w:cs="Arial"/>
                <w:bCs/>
                <w:color w:val="000000"/>
                <w:szCs w:val="24"/>
                <w:lang w:eastAsia="en-US"/>
              </w:rPr>
            </w:pPr>
          </w:p>
        </w:tc>
      </w:tr>
      <w:tr w:rsidR="009A1C23" w:rsidRPr="0040545F" w14:paraId="1C7CEDDE"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4DA4058B"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7579A4" w14:textId="77777777" w:rsidR="009A1C23" w:rsidRPr="0040545F" w:rsidRDefault="009A1C23" w:rsidP="009A1C23">
            <w:pPr>
              <w:autoSpaceDE w:val="0"/>
              <w:autoSpaceDN w:val="0"/>
              <w:adjustRightInd w:val="0"/>
              <w:rPr>
                <w:rFonts w:cs="Arial"/>
                <w:bCs/>
                <w:color w:val="000000"/>
                <w:szCs w:val="24"/>
                <w:lang w:eastAsia="en-US"/>
              </w:rPr>
            </w:pPr>
          </w:p>
          <w:p w14:paraId="3DC861BE"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5A95B5"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2E18DE" w14:textId="77777777" w:rsidR="009A1C23" w:rsidRPr="0040545F" w:rsidRDefault="009A1C23" w:rsidP="009A1C23">
            <w:pPr>
              <w:autoSpaceDE w:val="0"/>
              <w:autoSpaceDN w:val="0"/>
              <w:adjustRightInd w:val="0"/>
              <w:jc w:val="both"/>
              <w:rPr>
                <w:rFonts w:cs="Arial"/>
                <w:bCs/>
                <w:color w:val="000000"/>
                <w:szCs w:val="24"/>
                <w:lang w:eastAsia="en-US"/>
              </w:rPr>
            </w:pPr>
          </w:p>
        </w:tc>
      </w:tr>
      <w:tr w:rsidR="009A1C23" w:rsidRPr="0040545F" w14:paraId="3D839E08" w14:textId="77777777" w:rsidTr="008A4E68">
        <w:tc>
          <w:tcPr>
            <w:tcW w:w="534" w:type="dxa"/>
            <w:tcBorders>
              <w:top w:val="single" w:sz="4" w:space="0" w:color="auto"/>
              <w:left w:val="single" w:sz="4" w:space="0" w:color="auto"/>
              <w:bottom w:val="single" w:sz="4" w:space="0" w:color="auto"/>
              <w:right w:val="single" w:sz="4" w:space="0" w:color="auto"/>
            </w:tcBorders>
            <w:hideMark/>
          </w:tcPr>
          <w:p w14:paraId="7FBE22CE" w14:textId="77777777" w:rsidR="009A1C23" w:rsidRPr="0040545F" w:rsidRDefault="009A1C23" w:rsidP="009A1C2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C4A2BC7" w14:textId="77777777" w:rsidR="009A1C23" w:rsidRPr="0040545F" w:rsidRDefault="009A1C23" w:rsidP="009A1C23">
            <w:pPr>
              <w:autoSpaceDE w:val="0"/>
              <w:autoSpaceDN w:val="0"/>
              <w:adjustRightInd w:val="0"/>
              <w:rPr>
                <w:rFonts w:cs="Arial"/>
                <w:bCs/>
                <w:color w:val="000000"/>
                <w:szCs w:val="24"/>
                <w:lang w:eastAsia="en-US"/>
              </w:rPr>
            </w:pPr>
          </w:p>
          <w:p w14:paraId="047E3D59" w14:textId="77777777" w:rsidR="009A1C23" w:rsidRPr="0040545F" w:rsidRDefault="009A1C23" w:rsidP="009A1C2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A0440D1" w14:textId="77777777" w:rsidR="009A1C23" w:rsidRPr="0040545F" w:rsidRDefault="009A1C23" w:rsidP="009A1C2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03788B1" w14:textId="77777777" w:rsidR="009A1C23" w:rsidRPr="0040545F" w:rsidRDefault="009A1C23" w:rsidP="009A1C23">
            <w:pPr>
              <w:autoSpaceDE w:val="0"/>
              <w:autoSpaceDN w:val="0"/>
              <w:adjustRightInd w:val="0"/>
              <w:jc w:val="both"/>
              <w:rPr>
                <w:rFonts w:cs="Arial"/>
                <w:bCs/>
                <w:color w:val="000000"/>
                <w:szCs w:val="24"/>
                <w:lang w:eastAsia="en-US"/>
              </w:rPr>
            </w:pPr>
          </w:p>
        </w:tc>
      </w:tr>
    </w:tbl>
    <w:p w14:paraId="7D52676D" w14:textId="77777777" w:rsidR="009A1C23" w:rsidRPr="0040545F" w:rsidRDefault="009A1C23" w:rsidP="008A4E68">
      <w:pPr>
        <w:autoSpaceDE w:val="0"/>
        <w:autoSpaceDN w:val="0"/>
        <w:adjustRightInd w:val="0"/>
        <w:rPr>
          <w:rFonts w:cs="Arial"/>
          <w:bCs/>
          <w:color w:val="000000"/>
          <w:lang w:eastAsia="en-US"/>
        </w:rPr>
      </w:pPr>
    </w:p>
    <w:p w14:paraId="5D56CE96" w14:textId="77777777" w:rsidR="009A1C23" w:rsidRPr="0040545F" w:rsidRDefault="009A1C23" w:rsidP="008A4E68">
      <w:pPr>
        <w:autoSpaceDE w:val="0"/>
        <w:autoSpaceDN w:val="0"/>
        <w:adjustRightInd w:val="0"/>
        <w:rPr>
          <w:rFonts w:cs="Arial"/>
          <w:color w:val="000000"/>
        </w:rPr>
      </w:pPr>
      <w:r w:rsidRPr="0040545F">
        <w:rPr>
          <w:rFonts w:cs="Arial"/>
          <w:b/>
          <w:bCs/>
          <w:color w:val="000000"/>
        </w:rPr>
        <w:t>IZJAVA, DA NI POVEZANIH DRUŽB</w:t>
      </w:r>
    </w:p>
    <w:p w14:paraId="6640326C" w14:textId="77777777" w:rsidR="009A1C23" w:rsidRPr="0040545F" w:rsidRDefault="009A1C23" w:rsidP="008A4E68">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14:paraId="47DB4295" w14:textId="77777777" w:rsidR="009A1C23" w:rsidRPr="0040545F" w:rsidRDefault="009A1C23" w:rsidP="008A4E68">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14:paraId="419636CE" w14:textId="77777777" w:rsidR="009A1C23" w:rsidRPr="0040545F" w:rsidRDefault="009A1C23" w:rsidP="008A4E68">
      <w:pPr>
        <w:autoSpaceDE w:val="0"/>
        <w:autoSpaceDN w:val="0"/>
        <w:adjustRightInd w:val="0"/>
        <w:rPr>
          <w:rFonts w:cs="Arial"/>
          <w:color w:val="000000"/>
        </w:rPr>
      </w:pPr>
      <w:r w:rsidRPr="0040545F">
        <w:rPr>
          <w:rFonts w:cs="Arial"/>
          <w:color w:val="000000"/>
        </w:rPr>
        <w:lastRenderedPageBreak/>
        <w:t>_________________________________________________________________________________</w:t>
      </w:r>
    </w:p>
    <w:p w14:paraId="3AC14D29" w14:textId="77777777" w:rsidR="009A1C23" w:rsidRPr="0040545F" w:rsidRDefault="009A1C23" w:rsidP="008A4E68">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14:paraId="24B9ECF2" w14:textId="77777777" w:rsidR="009A1C23" w:rsidRPr="0040545F" w:rsidRDefault="009A1C23" w:rsidP="008A4E68">
      <w:pPr>
        <w:autoSpaceDE w:val="0"/>
        <w:autoSpaceDN w:val="0"/>
        <w:adjustRightInd w:val="0"/>
        <w:rPr>
          <w:rFonts w:cs="Arial"/>
          <w:b/>
          <w:bCs/>
          <w:color w:val="000000"/>
        </w:rPr>
      </w:pPr>
    </w:p>
    <w:p w14:paraId="0BC3CB98" w14:textId="77777777" w:rsidR="009A1C23" w:rsidRPr="0040545F" w:rsidRDefault="009A1C23" w:rsidP="008A4E68">
      <w:pPr>
        <w:autoSpaceDE w:val="0"/>
        <w:autoSpaceDN w:val="0"/>
        <w:adjustRightInd w:val="0"/>
        <w:rPr>
          <w:rFonts w:cs="Arial"/>
          <w:b/>
          <w:bCs/>
          <w:color w:val="000000"/>
        </w:rPr>
      </w:pPr>
      <w:r w:rsidRPr="0040545F">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1664B3A" w14:textId="77777777" w:rsidR="009A1C23" w:rsidRPr="0040545F" w:rsidRDefault="009A1C23" w:rsidP="008A4E68">
      <w:pPr>
        <w:autoSpaceDE w:val="0"/>
        <w:autoSpaceDN w:val="0"/>
        <w:adjustRightInd w:val="0"/>
        <w:rPr>
          <w:rFonts w:cs="Arial"/>
          <w:bCs/>
          <w:color w:val="000000"/>
        </w:rPr>
      </w:pPr>
    </w:p>
    <w:p w14:paraId="7C60D512" w14:textId="77777777" w:rsidR="009A1C23" w:rsidRPr="0040545F" w:rsidRDefault="009A1C23" w:rsidP="008A4E68"/>
    <w:p w14:paraId="29DB0E0C" w14:textId="77777777" w:rsidR="009A1C23" w:rsidRPr="0040545F" w:rsidRDefault="009A1C23" w:rsidP="008A4E6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9A1C23" w:rsidRPr="0040545F" w14:paraId="236D3EFA" w14:textId="77777777" w:rsidTr="008A4E68">
        <w:tc>
          <w:tcPr>
            <w:tcW w:w="3430" w:type="dxa"/>
            <w:hideMark/>
          </w:tcPr>
          <w:p w14:paraId="53B6BB99" w14:textId="77777777" w:rsidR="009A1C23" w:rsidRPr="0040545F" w:rsidRDefault="009A1C23" w:rsidP="009A1C2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14:paraId="2447C33C" w14:textId="77777777" w:rsidR="009A1C23" w:rsidRPr="0040545F" w:rsidRDefault="009A1C23" w:rsidP="009A1C2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7019A8CA" w14:textId="77777777" w:rsidR="009A1C23" w:rsidRPr="0040545F" w:rsidRDefault="009A1C23" w:rsidP="009A1C2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9A1C23" w:rsidRPr="0040545F" w14:paraId="06A91DC7" w14:textId="77777777" w:rsidTr="008A4E68">
        <w:tc>
          <w:tcPr>
            <w:tcW w:w="3430" w:type="dxa"/>
            <w:tcBorders>
              <w:top w:val="nil"/>
              <w:left w:val="nil"/>
              <w:bottom w:val="single" w:sz="4" w:space="0" w:color="auto"/>
              <w:right w:val="nil"/>
            </w:tcBorders>
          </w:tcPr>
          <w:p w14:paraId="3115BE62" w14:textId="77777777" w:rsidR="009A1C23" w:rsidRPr="0040545F" w:rsidRDefault="009A1C23" w:rsidP="009A1C23">
            <w:pPr>
              <w:widowControl w:val="0"/>
              <w:tabs>
                <w:tab w:val="left" w:pos="5580"/>
              </w:tabs>
              <w:autoSpaceDE w:val="0"/>
              <w:autoSpaceDN w:val="0"/>
              <w:adjustRightInd w:val="0"/>
              <w:spacing w:before="48"/>
              <w:rPr>
                <w:rFonts w:cs="Arial"/>
                <w:color w:val="000000"/>
                <w:szCs w:val="24"/>
                <w:lang w:eastAsia="en-US"/>
              </w:rPr>
            </w:pPr>
          </w:p>
          <w:p w14:paraId="2A358CF8" w14:textId="77777777" w:rsidR="009A1C23" w:rsidRPr="0040545F" w:rsidRDefault="009A1C23" w:rsidP="009A1C2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36DD7FD" w14:textId="77777777" w:rsidR="009A1C23" w:rsidRPr="0040545F" w:rsidRDefault="009A1C23" w:rsidP="009A1C2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0803F335" w14:textId="77777777" w:rsidR="009A1C23" w:rsidRPr="0040545F" w:rsidRDefault="009A1C23" w:rsidP="009A1C23">
            <w:pPr>
              <w:widowControl w:val="0"/>
              <w:tabs>
                <w:tab w:val="left" w:pos="5580"/>
              </w:tabs>
              <w:autoSpaceDE w:val="0"/>
              <w:autoSpaceDN w:val="0"/>
              <w:adjustRightInd w:val="0"/>
              <w:spacing w:before="48"/>
              <w:rPr>
                <w:rFonts w:cs="Arial"/>
                <w:color w:val="000000"/>
                <w:szCs w:val="24"/>
                <w:lang w:eastAsia="en-US"/>
              </w:rPr>
            </w:pPr>
          </w:p>
          <w:p w14:paraId="1A95FA1E" w14:textId="77777777" w:rsidR="009A1C23" w:rsidRPr="0040545F" w:rsidRDefault="009A1C23" w:rsidP="009A1C23">
            <w:pPr>
              <w:widowControl w:val="0"/>
              <w:tabs>
                <w:tab w:val="left" w:pos="5580"/>
              </w:tabs>
              <w:autoSpaceDE w:val="0"/>
              <w:autoSpaceDN w:val="0"/>
              <w:adjustRightInd w:val="0"/>
              <w:spacing w:before="48"/>
              <w:jc w:val="both"/>
              <w:rPr>
                <w:rFonts w:cs="Arial"/>
                <w:color w:val="000000"/>
                <w:szCs w:val="24"/>
                <w:lang w:eastAsia="en-US"/>
              </w:rPr>
            </w:pPr>
          </w:p>
        </w:tc>
      </w:tr>
    </w:tbl>
    <w:p w14:paraId="20E81CB5" w14:textId="77777777" w:rsidR="009A1C23" w:rsidRPr="0040545F" w:rsidRDefault="009A1C23" w:rsidP="009A1C23">
      <w:pPr>
        <w:rPr>
          <w:lang w:eastAsia="en-US"/>
        </w:rPr>
      </w:pPr>
    </w:p>
    <w:p w14:paraId="03A21530" w14:textId="77777777" w:rsidR="009A1C23" w:rsidRDefault="009A1C23">
      <w: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CED" w14:paraId="1410B32A" w14:textId="77777777" w:rsidTr="009A1C23">
        <w:tc>
          <w:tcPr>
            <w:tcW w:w="1740" w:type="dxa"/>
            <w:tcBorders>
              <w:top w:val="single" w:sz="4" w:space="0" w:color="000000"/>
              <w:left w:val="single" w:sz="4" w:space="0" w:color="000000"/>
              <w:bottom w:val="single" w:sz="4" w:space="0" w:color="000000"/>
              <w:right w:val="single" w:sz="4" w:space="0" w:color="000000"/>
            </w:tcBorders>
            <w:vAlign w:val="center"/>
            <w:hideMark/>
          </w:tcPr>
          <w:p w14:paraId="7C138636" w14:textId="77777777" w:rsidR="00035CED" w:rsidRDefault="00035CED" w:rsidP="009A1C23">
            <w:pPr>
              <w:jc w:val="both"/>
              <w:rPr>
                <w:b/>
                <w:szCs w:val="24"/>
                <w:lang w:eastAsia="en-US"/>
              </w:rPr>
            </w:pPr>
            <w:r>
              <w:rPr>
                <w:b/>
              </w:rPr>
              <w:lastRenderedPageBreak/>
              <w:t>Obrazec št. 5</w:t>
            </w:r>
          </w:p>
        </w:tc>
      </w:tr>
    </w:tbl>
    <w:p w14:paraId="5FB61B50" w14:textId="77777777" w:rsidR="00035CED" w:rsidRDefault="009A1C23" w:rsidP="00035CED">
      <w:pPr>
        <w:pStyle w:val="BodyText3"/>
        <w:rPr>
          <w:rFonts w:cs="Arial"/>
        </w:rPr>
      </w:pPr>
      <w:r>
        <w:rPr>
          <w:rFonts w:cs="Arial"/>
        </w:rPr>
        <w:br w:type="textWrapping" w:clear="all"/>
      </w:r>
    </w:p>
    <w:p w14:paraId="6842A9B9" w14:textId="77777777" w:rsidR="009A1C23" w:rsidRPr="0040545F" w:rsidRDefault="009A1C23" w:rsidP="009A1C23">
      <w:pPr>
        <w:jc w:val="center"/>
        <w:rPr>
          <w:b/>
          <w:sz w:val="24"/>
          <w:szCs w:val="24"/>
        </w:rPr>
      </w:pPr>
      <w:r w:rsidRPr="0040545F">
        <w:rPr>
          <w:b/>
          <w:sz w:val="24"/>
          <w:szCs w:val="24"/>
        </w:rPr>
        <w:t>IZJAVE O SPREJEMU IN IZPOLNJEVANJU POGOJEV</w:t>
      </w:r>
    </w:p>
    <w:p w14:paraId="6075F9FE" w14:textId="77777777" w:rsidR="009A1C23" w:rsidRPr="0040545F" w:rsidRDefault="009A1C23" w:rsidP="009A1C23"/>
    <w:p w14:paraId="290472AC" w14:textId="77777777" w:rsidR="009A1C23" w:rsidRPr="0040545F" w:rsidRDefault="009A1C23" w:rsidP="009A1C23"/>
    <w:p w14:paraId="2AAFEB74" w14:textId="77777777" w:rsidR="009A1C23" w:rsidRPr="0040545F" w:rsidRDefault="009A1C23" w:rsidP="009A1C23">
      <w:pPr>
        <w:jc w:val="both"/>
        <w:rPr>
          <w:rFonts w:cs="Arial"/>
        </w:rPr>
      </w:pPr>
      <w:r w:rsidRPr="0040545F">
        <w:rPr>
          <w:rFonts w:cs="Arial"/>
        </w:rPr>
        <w:t xml:space="preserve">Ponudnik mora ponudbi obvezno priložiti </w:t>
      </w:r>
      <w:r w:rsidRPr="0040545F">
        <w:rPr>
          <w:rFonts w:cs="Arial"/>
          <w:b/>
        </w:rPr>
        <w:t>obrazec ESPD</w:t>
      </w:r>
      <w:r w:rsidRPr="004054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40545F">
          <w:rPr>
            <w:rFonts w:cs="Arial"/>
            <w:color w:val="0000FF" w:themeColor="hyperlink"/>
            <w:u w:val="single"/>
          </w:rPr>
          <w:t>http://www.enarocanje.si/_ESPD/</w:t>
        </w:r>
      </w:hyperlink>
      <w:r w:rsidRPr="0040545F">
        <w:rPr>
          <w:rFonts w:cs="Arial"/>
        </w:rPr>
        <w:t xml:space="preserve">.  </w:t>
      </w:r>
    </w:p>
    <w:p w14:paraId="39E8991B" w14:textId="77777777" w:rsidR="009A1C23" w:rsidRPr="0040545F" w:rsidRDefault="009A1C23" w:rsidP="009A1C23">
      <w:pPr>
        <w:jc w:val="both"/>
        <w:rPr>
          <w:rFonts w:cs="Arial"/>
        </w:rPr>
      </w:pPr>
      <w:r w:rsidRPr="0040545F">
        <w:rPr>
          <w:rFonts w:cs="Arial"/>
        </w:rPr>
        <w:t>Ponudnik mora  v  obrazcu izpolniti vsa zahtevana polja, nato obrazec natisniti in ga podpisati ter predložiti v ponudbi (elektronsko).</w:t>
      </w:r>
    </w:p>
    <w:p w14:paraId="2B468417" w14:textId="77777777" w:rsidR="009A1C23" w:rsidRDefault="009A1C23">
      <w:pPr>
        <w:rPr>
          <w:b/>
          <w:sz w:val="24"/>
        </w:rPr>
      </w:pPr>
      <w:r>
        <w:rPr>
          <w:b/>
          <w:sz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A1C23" w:rsidRPr="0040545F" w14:paraId="5F39856F" w14:textId="77777777" w:rsidTr="008A4E68">
        <w:tc>
          <w:tcPr>
            <w:tcW w:w="1740" w:type="dxa"/>
            <w:tcBorders>
              <w:top w:val="single" w:sz="4" w:space="0" w:color="000000"/>
              <w:left w:val="single" w:sz="4" w:space="0" w:color="000000"/>
              <w:bottom w:val="single" w:sz="4" w:space="0" w:color="000000"/>
              <w:right w:val="single" w:sz="4" w:space="0" w:color="000000"/>
            </w:tcBorders>
            <w:vAlign w:val="center"/>
            <w:hideMark/>
          </w:tcPr>
          <w:p w14:paraId="4B4633AE" w14:textId="77777777" w:rsidR="009A1C23" w:rsidRPr="0040545F" w:rsidRDefault="009A1C23" w:rsidP="008A4E68">
            <w:pPr>
              <w:jc w:val="both"/>
              <w:rPr>
                <w:b/>
                <w:szCs w:val="24"/>
                <w:lang w:eastAsia="en-US"/>
              </w:rPr>
            </w:pPr>
            <w:r w:rsidRPr="0040545F">
              <w:rPr>
                <w:b/>
              </w:rPr>
              <w:lastRenderedPageBreak/>
              <w:t>Obrazec št. 6</w:t>
            </w:r>
          </w:p>
        </w:tc>
      </w:tr>
    </w:tbl>
    <w:p w14:paraId="3CC0CA64" w14:textId="77777777" w:rsidR="009A1C23" w:rsidRPr="0040545F" w:rsidRDefault="009A1C23" w:rsidP="009A1C23">
      <w:pPr>
        <w:rPr>
          <w:lang w:eastAsia="en-US"/>
        </w:rPr>
      </w:pPr>
    </w:p>
    <w:p w14:paraId="4B213AB7" w14:textId="77777777" w:rsidR="009A1C23" w:rsidRPr="0040545F" w:rsidRDefault="009A1C23" w:rsidP="009A1C23">
      <w:pPr>
        <w:rPr>
          <w:b/>
          <w:sz w:val="24"/>
          <w:szCs w:val="24"/>
        </w:rPr>
      </w:pPr>
    </w:p>
    <w:p w14:paraId="54D656E5" w14:textId="77777777" w:rsidR="009A1C23" w:rsidRPr="0040545F" w:rsidRDefault="009A1C23" w:rsidP="009A1C23">
      <w:pPr>
        <w:jc w:val="center"/>
        <w:rPr>
          <w:b/>
          <w:sz w:val="24"/>
          <w:szCs w:val="24"/>
        </w:rPr>
      </w:pPr>
      <w:r w:rsidRPr="0040545F">
        <w:rPr>
          <w:b/>
          <w:sz w:val="24"/>
          <w:szCs w:val="24"/>
        </w:rPr>
        <w:t>SOGLASJE ZA PRIDOBITEV POTRDILA IZ KAZENSKE EVIDENCE</w:t>
      </w:r>
    </w:p>
    <w:p w14:paraId="3DD075EB" w14:textId="77777777" w:rsidR="009A1C23" w:rsidRPr="0040545F" w:rsidRDefault="009A1C23" w:rsidP="009A1C23">
      <w:pPr>
        <w:jc w:val="center"/>
        <w:rPr>
          <w:b/>
        </w:rPr>
      </w:pPr>
      <w:r w:rsidRPr="0040545F">
        <w:rPr>
          <w:b/>
          <w:sz w:val="24"/>
          <w:szCs w:val="24"/>
        </w:rPr>
        <w:t>ZA PRAVNE OSEBE</w:t>
      </w:r>
    </w:p>
    <w:p w14:paraId="01489357" w14:textId="77777777" w:rsidR="009A1C23" w:rsidRPr="0040545F" w:rsidRDefault="009A1C23" w:rsidP="009A1C23"/>
    <w:p w14:paraId="58491159" w14:textId="77777777" w:rsidR="009A1C23" w:rsidRPr="0040545F" w:rsidRDefault="009A1C23" w:rsidP="009A1C23"/>
    <w:p w14:paraId="062B6BA3" w14:textId="77777777" w:rsidR="009A1C23" w:rsidRPr="0040545F" w:rsidRDefault="009A1C23" w:rsidP="009A1C23">
      <w:pPr>
        <w:jc w:val="both"/>
      </w:pPr>
      <w:r w:rsidRPr="0040545F">
        <w:t xml:space="preserve">_____________________________ (naziv pooblastitelja-ponudnika) dajemo soglasje naročniku, ONKOLOŠKI INŠTITUT LJUBLJANA , </w:t>
      </w:r>
      <w:r w:rsidRPr="0040545F">
        <w:rPr>
          <w:rFonts w:cs="Arial"/>
        </w:rPr>
        <w:t>skladno z 77. členom Zakona o javnem naročanju</w:t>
      </w:r>
      <w:r w:rsidRPr="0040545F">
        <w:t xml:space="preserve"> - ZJN-3 in 22. členom Zakona o varstvu osebnih podatkov (ZVOP-1, Ur. l. RS 86/2004), da za potrebe preverjanja izpolnjevanja pogojev v postopku oddaje javnega naročila »</w:t>
      </w:r>
      <w:r w:rsidR="000F77E9" w:rsidRPr="00813A52">
        <w:rPr>
          <w:rFonts w:cs="Arial"/>
          <w:b/>
        </w:rPr>
        <w:t>Najem PET/CT skenerja s pripadajočo opremo, ureditvijo prostora ter preureditvijo čakalnice</w:t>
      </w:r>
      <w:r w:rsidRPr="0040545F">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ACD0529" w14:textId="77777777" w:rsidR="009A1C23" w:rsidRPr="0040545F" w:rsidRDefault="009A1C23" w:rsidP="009A1C23">
      <w:pPr>
        <w:rPr>
          <w:rFonts w:cs="Arial"/>
        </w:rPr>
      </w:pPr>
    </w:p>
    <w:p w14:paraId="364BD188" w14:textId="77777777" w:rsidR="009A1C23" w:rsidRPr="0040545F" w:rsidRDefault="009A1C23" w:rsidP="009A1C23">
      <w:pPr>
        <w:rPr>
          <w:rFonts w:cs="Arial"/>
        </w:rPr>
      </w:pPr>
    </w:p>
    <w:p w14:paraId="15B22DDE" w14:textId="77777777" w:rsidR="009A1C23" w:rsidRPr="0040545F" w:rsidRDefault="009A1C23" w:rsidP="009A1C23">
      <w:pPr>
        <w:outlineLvl w:val="0"/>
      </w:pPr>
      <w:r w:rsidRPr="0040545F">
        <w:t>Podatki o pravni osebi:</w:t>
      </w:r>
    </w:p>
    <w:p w14:paraId="6F9660DB" w14:textId="77777777" w:rsidR="009A1C23" w:rsidRPr="0040545F" w:rsidRDefault="009A1C23" w:rsidP="009A1C23">
      <w:pPr>
        <w:outlineLvl w:val="0"/>
        <w:rPr>
          <w:rFonts w:cs="Arial"/>
          <w:b/>
        </w:rPr>
      </w:pPr>
    </w:p>
    <w:tbl>
      <w:tblPr>
        <w:tblW w:w="9285" w:type="dxa"/>
        <w:tblLayout w:type="fixed"/>
        <w:tblLook w:val="04A0" w:firstRow="1" w:lastRow="0" w:firstColumn="1" w:lastColumn="0" w:noHBand="0" w:noVBand="1"/>
      </w:tblPr>
      <w:tblGrid>
        <w:gridCol w:w="2836"/>
        <w:gridCol w:w="6449"/>
      </w:tblGrid>
      <w:tr w:rsidR="009A1C23" w:rsidRPr="0040545F" w14:paraId="2DCA6641" w14:textId="77777777" w:rsidTr="008A4E68">
        <w:tc>
          <w:tcPr>
            <w:tcW w:w="2665" w:type="dxa"/>
          </w:tcPr>
          <w:p w14:paraId="770EAF23" w14:textId="77777777" w:rsidR="009A1C23" w:rsidRPr="0040545F" w:rsidRDefault="009A1C23" w:rsidP="008A4E68">
            <w:pPr>
              <w:rPr>
                <w:rFonts w:cs="Arial"/>
                <w:szCs w:val="24"/>
                <w:lang w:eastAsia="en-US"/>
              </w:rPr>
            </w:pPr>
          </w:p>
          <w:p w14:paraId="0961BC0B" w14:textId="77777777" w:rsidR="009A1C23" w:rsidRPr="0040545F" w:rsidRDefault="009A1C23" w:rsidP="008A4E68">
            <w:pPr>
              <w:rPr>
                <w:rFonts w:cs="Arial"/>
              </w:rPr>
            </w:pPr>
          </w:p>
          <w:p w14:paraId="05779BE3" w14:textId="77777777" w:rsidR="009A1C23" w:rsidRPr="0040545F" w:rsidRDefault="009A1C23" w:rsidP="008A4E68">
            <w:pPr>
              <w:jc w:val="both"/>
              <w:rPr>
                <w:rFonts w:cs="Arial"/>
                <w:szCs w:val="24"/>
                <w:lang w:eastAsia="en-US"/>
              </w:rPr>
            </w:pPr>
            <w:r w:rsidRPr="0040545F">
              <w:rPr>
                <w:rFonts w:cs="Arial"/>
              </w:rPr>
              <w:t>Polno ime podjetja:</w:t>
            </w:r>
          </w:p>
        </w:tc>
        <w:tc>
          <w:tcPr>
            <w:tcW w:w="6059" w:type="dxa"/>
            <w:tcBorders>
              <w:top w:val="nil"/>
              <w:left w:val="nil"/>
              <w:bottom w:val="single" w:sz="6" w:space="0" w:color="auto"/>
              <w:right w:val="nil"/>
            </w:tcBorders>
          </w:tcPr>
          <w:p w14:paraId="58A3F52E" w14:textId="77777777" w:rsidR="009A1C23" w:rsidRPr="0040545F" w:rsidRDefault="009A1C23" w:rsidP="008A4E68">
            <w:pPr>
              <w:rPr>
                <w:rFonts w:cs="Arial"/>
                <w:szCs w:val="24"/>
                <w:lang w:eastAsia="en-US"/>
              </w:rPr>
            </w:pPr>
          </w:p>
          <w:p w14:paraId="2501DBE0" w14:textId="77777777" w:rsidR="009A1C23" w:rsidRPr="0040545F" w:rsidRDefault="009A1C23" w:rsidP="008A4E68">
            <w:pPr>
              <w:rPr>
                <w:rFonts w:cs="Arial"/>
              </w:rPr>
            </w:pPr>
          </w:p>
          <w:p w14:paraId="535CE502" w14:textId="77777777" w:rsidR="009A1C23" w:rsidRPr="0040545F" w:rsidRDefault="009A1C23" w:rsidP="008A4E68">
            <w:pPr>
              <w:jc w:val="both"/>
              <w:rPr>
                <w:rFonts w:cs="Arial"/>
                <w:szCs w:val="24"/>
                <w:lang w:eastAsia="en-US"/>
              </w:rPr>
            </w:pPr>
          </w:p>
        </w:tc>
      </w:tr>
      <w:tr w:rsidR="009A1C23" w:rsidRPr="0040545F" w14:paraId="060F803C" w14:textId="77777777" w:rsidTr="008A4E68">
        <w:tc>
          <w:tcPr>
            <w:tcW w:w="2665" w:type="dxa"/>
          </w:tcPr>
          <w:p w14:paraId="48C18E00" w14:textId="77777777" w:rsidR="009A1C23" w:rsidRPr="0040545F" w:rsidRDefault="009A1C23" w:rsidP="008A4E68">
            <w:pPr>
              <w:rPr>
                <w:rFonts w:cs="Arial"/>
                <w:szCs w:val="24"/>
                <w:lang w:eastAsia="en-US"/>
              </w:rPr>
            </w:pPr>
          </w:p>
          <w:p w14:paraId="44716D4B" w14:textId="77777777" w:rsidR="009A1C23" w:rsidRPr="0040545F" w:rsidRDefault="009A1C23" w:rsidP="008A4E68">
            <w:pPr>
              <w:rPr>
                <w:rFonts w:cs="Arial"/>
              </w:rPr>
            </w:pPr>
          </w:p>
          <w:p w14:paraId="4E7AA12D" w14:textId="77777777" w:rsidR="009A1C23" w:rsidRPr="0040545F" w:rsidRDefault="009A1C23" w:rsidP="008A4E68">
            <w:pPr>
              <w:jc w:val="both"/>
              <w:rPr>
                <w:rFonts w:cs="Arial"/>
                <w:szCs w:val="24"/>
                <w:lang w:eastAsia="en-US"/>
              </w:rPr>
            </w:pPr>
            <w:r w:rsidRPr="0040545F">
              <w:rPr>
                <w:rFonts w:cs="Arial"/>
              </w:rPr>
              <w:t>Sedež podjetja:</w:t>
            </w:r>
          </w:p>
        </w:tc>
        <w:tc>
          <w:tcPr>
            <w:tcW w:w="6061" w:type="dxa"/>
            <w:tcBorders>
              <w:top w:val="single" w:sz="6" w:space="0" w:color="auto"/>
              <w:left w:val="nil"/>
              <w:bottom w:val="single" w:sz="6" w:space="0" w:color="auto"/>
              <w:right w:val="nil"/>
            </w:tcBorders>
          </w:tcPr>
          <w:p w14:paraId="51860766" w14:textId="77777777" w:rsidR="009A1C23" w:rsidRPr="0040545F" w:rsidRDefault="009A1C23" w:rsidP="008A4E68">
            <w:pPr>
              <w:rPr>
                <w:rFonts w:cs="Arial"/>
                <w:szCs w:val="24"/>
                <w:lang w:eastAsia="en-US"/>
              </w:rPr>
            </w:pPr>
          </w:p>
          <w:p w14:paraId="1DD6BBE8" w14:textId="77777777" w:rsidR="009A1C23" w:rsidRPr="0040545F" w:rsidRDefault="009A1C23" w:rsidP="008A4E68">
            <w:pPr>
              <w:rPr>
                <w:rFonts w:cs="Arial"/>
              </w:rPr>
            </w:pPr>
          </w:p>
          <w:p w14:paraId="51F383AE" w14:textId="77777777" w:rsidR="009A1C23" w:rsidRPr="0040545F" w:rsidRDefault="009A1C23" w:rsidP="008A4E68">
            <w:pPr>
              <w:jc w:val="both"/>
              <w:rPr>
                <w:rFonts w:cs="Arial"/>
                <w:szCs w:val="24"/>
                <w:lang w:eastAsia="en-US"/>
              </w:rPr>
            </w:pPr>
          </w:p>
        </w:tc>
      </w:tr>
      <w:tr w:rsidR="009A1C23" w:rsidRPr="0040545F" w14:paraId="4A569265" w14:textId="77777777" w:rsidTr="008A4E68">
        <w:tc>
          <w:tcPr>
            <w:tcW w:w="2665" w:type="dxa"/>
          </w:tcPr>
          <w:p w14:paraId="1BB71EFE" w14:textId="77777777" w:rsidR="009A1C23" w:rsidRPr="0040545F" w:rsidRDefault="009A1C23" w:rsidP="008A4E68">
            <w:pPr>
              <w:rPr>
                <w:rFonts w:cs="Arial"/>
                <w:szCs w:val="24"/>
                <w:lang w:eastAsia="en-US"/>
              </w:rPr>
            </w:pPr>
          </w:p>
          <w:p w14:paraId="5B2CBBA8" w14:textId="77777777" w:rsidR="009A1C23" w:rsidRPr="0040545F" w:rsidRDefault="009A1C23" w:rsidP="008A4E68">
            <w:pPr>
              <w:rPr>
                <w:rFonts w:cs="Arial"/>
              </w:rPr>
            </w:pPr>
          </w:p>
          <w:p w14:paraId="5E27FD83" w14:textId="77777777" w:rsidR="009A1C23" w:rsidRPr="0040545F" w:rsidRDefault="009A1C23" w:rsidP="008A4E68">
            <w:pPr>
              <w:jc w:val="both"/>
              <w:rPr>
                <w:rFonts w:cs="Arial"/>
                <w:szCs w:val="24"/>
                <w:lang w:eastAsia="en-US"/>
              </w:rPr>
            </w:pPr>
            <w:r w:rsidRPr="0040545F">
              <w:rPr>
                <w:rFonts w:cs="Arial"/>
              </w:rPr>
              <w:t>Občina sedeža podjetja:</w:t>
            </w:r>
          </w:p>
        </w:tc>
        <w:tc>
          <w:tcPr>
            <w:tcW w:w="6061" w:type="dxa"/>
            <w:tcBorders>
              <w:top w:val="single" w:sz="6" w:space="0" w:color="auto"/>
              <w:left w:val="nil"/>
              <w:bottom w:val="nil"/>
              <w:right w:val="nil"/>
            </w:tcBorders>
          </w:tcPr>
          <w:p w14:paraId="3F35707E" w14:textId="77777777" w:rsidR="009A1C23" w:rsidRPr="0040545F" w:rsidRDefault="009A1C23" w:rsidP="008A4E68">
            <w:pPr>
              <w:rPr>
                <w:rFonts w:cs="Arial"/>
                <w:szCs w:val="24"/>
                <w:lang w:eastAsia="en-US"/>
              </w:rPr>
            </w:pPr>
          </w:p>
          <w:p w14:paraId="00296CD1" w14:textId="77777777" w:rsidR="009A1C23" w:rsidRPr="0040545F" w:rsidRDefault="009A1C23" w:rsidP="008A4E68">
            <w:pPr>
              <w:rPr>
                <w:rFonts w:cs="Arial"/>
              </w:rPr>
            </w:pPr>
          </w:p>
          <w:p w14:paraId="504035A3" w14:textId="77777777" w:rsidR="009A1C23" w:rsidRPr="0040545F" w:rsidRDefault="009A1C23" w:rsidP="008A4E68">
            <w:pPr>
              <w:jc w:val="both"/>
              <w:rPr>
                <w:rFonts w:cs="Arial"/>
                <w:szCs w:val="24"/>
                <w:lang w:eastAsia="en-US"/>
              </w:rPr>
            </w:pPr>
          </w:p>
        </w:tc>
      </w:tr>
      <w:tr w:rsidR="009A1C23" w:rsidRPr="0040545F" w14:paraId="3D45C52B" w14:textId="77777777" w:rsidTr="008A4E68">
        <w:tc>
          <w:tcPr>
            <w:tcW w:w="2665" w:type="dxa"/>
          </w:tcPr>
          <w:p w14:paraId="763B0F4B" w14:textId="77777777" w:rsidR="009A1C23" w:rsidRPr="0040545F" w:rsidRDefault="009A1C23" w:rsidP="008A4E68">
            <w:pPr>
              <w:rPr>
                <w:rFonts w:cs="Arial"/>
                <w:szCs w:val="24"/>
                <w:lang w:eastAsia="en-US"/>
              </w:rPr>
            </w:pPr>
          </w:p>
          <w:p w14:paraId="52C6B1F2" w14:textId="77777777" w:rsidR="009A1C23" w:rsidRPr="0040545F" w:rsidRDefault="009A1C23" w:rsidP="008A4E68">
            <w:pPr>
              <w:jc w:val="both"/>
              <w:rPr>
                <w:rFonts w:cs="Arial"/>
                <w:szCs w:val="24"/>
                <w:lang w:eastAsia="en-US"/>
              </w:rPr>
            </w:pPr>
            <w:r w:rsidRPr="0040545F">
              <w:rPr>
                <w:rFonts w:cs="Arial"/>
              </w:rPr>
              <w:t>Številka vpisa v sodni register (št. vložka):</w:t>
            </w:r>
          </w:p>
        </w:tc>
        <w:tc>
          <w:tcPr>
            <w:tcW w:w="6061" w:type="dxa"/>
            <w:tcBorders>
              <w:top w:val="single" w:sz="6" w:space="0" w:color="auto"/>
              <w:left w:val="nil"/>
              <w:bottom w:val="single" w:sz="6" w:space="0" w:color="auto"/>
              <w:right w:val="nil"/>
            </w:tcBorders>
          </w:tcPr>
          <w:p w14:paraId="2BA57AF0" w14:textId="77777777" w:rsidR="009A1C23" w:rsidRPr="0040545F" w:rsidRDefault="009A1C23" w:rsidP="008A4E68">
            <w:pPr>
              <w:rPr>
                <w:rFonts w:cs="Arial"/>
                <w:szCs w:val="24"/>
                <w:lang w:eastAsia="en-US"/>
              </w:rPr>
            </w:pPr>
          </w:p>
          <w:p w14:paraId="066A23DB" w14:textId="77777777" w:rsidR="009A1C23" w:rsidRPr="0040545F" w:rsidRDefault="009A1C23" w:rsidP="008A4E68">
            <w:pPr>
              <w:rPr>
                <w:rFonts w:cs="Arial"/>
              </w:rPr>
            </w:pPr>
          </w:p>
          <w:p w14:paraId="30EE33CB" w14:textId="77777777" w:rsidR="009A1C23" w:rsidRPr="0040545F" w:rsidRDefault="009A1C23" w:rsidP="008A4E68">
            <w:pPr>
              <w:jc w:val="both"/>
              <w:rPr>
                <w:rFonts w:cs="Arial"/>
                <w:szCs w:val="24"/>
                <w:lang w:eastAsia="en-US"/>
              </w:rPr>
            </w:pPr>
          </w:p>
        </w:tc>
      </w:tr>
      <w:tr w:rsidR="009A1C23" w:rsidRPr="0040545F" w14:paraId="34BC6079" w14:textId="77777777" w:rsidTr="008A4E68">
        <w:tc>
          <w:tcPr>
            <w:tcW w:w="2665" w:type="dxa"/>
          </w:tcPr>
          <w:p w14:paraId="38A9D4F8" w14:textId="77777777" w:rsidR="009A1C23" w:rsidRPr="0040545F" w:rsidRDefault="009A1C23" w:rsidP="008A4E68">
            <w:pPr>
              <w:rPr>
                <w:rFonts w:cs="Arial"/>
                <w:szCs w:val="24"/>
                <w:lang w:eastAsia="en-US"/>
              </w:rPr>
            </w:pPr>
          </w:p>
          <w:p w14:paraId="665BF978" w14:textId="77777777" w:rsidR="009A1C23" w:rsidRPr="0040545F" w:rsidRDefault="009A1C23" w:rsidP="008A4E68"/>
          <w:p w14:paraId="717E6674" w14:textId="77777777" w:rsidR="009A1C23" w:rsidRPr="0040545F" w:rsidRDefault="009A1C23" w:rsidP="008A4E68">
            <w:pPr>
              <w:jc w:val="both"/>
              <w:rPr>
                <w:rFonts w:cs="Arial"/>
                <w:szCs w:val="24"/>
                <w:lang w:eastAsia="en-US"/>
              </w:rPr>
            </w:pPr>
            <w:r w:rsidRPr="0040545F">
              <w:rPr>
                <w:rFonts w:cs="Arial"/>
              </w:rPr>
              <w:t>Matična številka podjetja:</w:t>
            </w:r>
          </w:p>
        </w:tc>
        <w:tc>
          <w:tcPr>
            <w:tcW w:w="6061" w:type="dxa"/>
            <w:tcBorders>
              <w:top w:val="single" w:sz="6" w:space="0" w:color="auto"/>
              <w:left w:val="nil"/>
              <w:bottom w:val="single" w:sz="6" w:space="0" w:color="auto"/>
              <w:right w:val="nil"/>
            </w:tcBorders>
          </w:tcPr>
          <w:p w14:paraId="192D65A2" w14:textId="77777777" w:rsidR="009A1C23" w:rsidRPr="0040545F" w:rsidRDefault="009A1C23" w:rsidP="008A4E68">
            <w:pPr>
              <w:rPr>
                <w:rFonts w:cs="Arial"/>
                <w:szCs w:val="24"/>
                <w:lang w:eastAsia="en-US"/>
              </w:rPr>
            </w:pPr>
          </w:p>
          <w:p w14:paraId="7DA0A421" w14:textId="77777777" w:rsidR="009A1C23" w:rsidRPr="0040545F" w:rsidRDefault="009A1C23" w:rsidP="008A4E68">
            <w:pPr>
              <w:rPr>
                <w:rFonts w:cs="Arial"/>
              </w:rPr>
            </w:pPr>
          </w:p>
          <w:p w14:paraId="16C5939B" w14:textId="77777777" w:rsidR="009A1C23" w:rsidRPr="0040545F" w:rsidRDefault="009A1C23" w:rsidP="008A4E68">
            <w:pPr>
              <w:jc w:val="both"/>
              <w:rPr>
                <w:rFonts w:cs="Arial"/>
                <w:szCs w:val="24"/>
                <w:lang w:eastAsia="en-US"/>
              </w:rPr>
            </w:pPr>
          </w:p>
        </w:tc>
      </w:tr>
    </w:tbl>
    <w:p w14:paraId="39CDE084"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A2B0AA3"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043CB28"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3D5A35C"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45E8D47E"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102CB7F9"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9A1C23" w:rsidRPr="0040545F" w14:paraId="7477FCE4" w14:textId="77777777" w:rsidTr="008A4E68">
        <w:tc>
          <w:tcPr>
            <w:tcW w:w="5204" w:type="dxa"/>
            <w:hideMark/>
          </w:tcPr>
          <w:p w14:paraId="1E9A88E7" w14:textId="77777777" w:rsidR="009A1C23" w:rsidRPr="0040545F" w:rsidRDefault="009A1C23" w:rsidP="008A4E68">
            <w:pPr>
              <w:spacing w:line="360" w:lineRule="auto"/>
              <w:rPr>
                <w:rFonts w:cs="Arial"/>
                <w:szCs w:val="24"/>
                <w:lang w:eastAsia="en-US"/>
              </w:rPr>
            </w:pPr>
            <w:r w:rsidRPr="0040545F">
              <w:rPr>
                <w:rFonts w:cs="Arial"/>
              </w:rPr>
              <w:t>Kraj in datum:</w:t>
            </w:r>
          </w:p>
          <w:p w14:paraId="2982B74C" w14:textId="77777777" w:rsidR="009A1C23" w:rsidRPr="0040545F" w:rsidRDefault="009A1C23" w:rsidP="008A4E68">
            <w:pPr>
              <w:spacing w:line="360" w:lineRule="auto"/>
              <w:jc w:val="both"/>
              <w:rPr>
                <w:rFonts w:cs="Arial"/>
                <w:szCs w:val="24"/>
                <w:lang w:eastAsia="en-US"/>
              </w:rPr>
            </w:pPr>
            <w:r w:rsidRPr="0040545F">
              <w:rPr>
                <w:rFonts w:cs="Arial"/>
              </w:rPr>
              <w:t>___________________________</w:t>
            </w:r>
          </w:p>
        </w:tc>
        <w:tc>
          <w:tcPr>
            <w:tcW w:w="4084" w:type="dxa"/>
            <w:hideMark/>
          </w:tcPr>
          <w:p w14:paraId="16BEACFD" w14:textId="77777777" w:rsidR="009A1C23" w:rsidRPr="0040545F" w:rsidRDefault="009A1C23" w:rsidP="008A4E68">
            <w:pPr>
              <w:spacing w:line="360" w:lineRule="auto"/>
              <w:rPr>
                <w:rFonts w:cs="Arial"/>
                <w:szCs w:val="24"/>
                <w:lang w:eastAsia="en-US"/>
              </w:rPr>
            </w:pPr>
            <w:r w:rsidRPr="0040545F">
              <w:rPr>
                <w:rFonts w:cs="Arial"/>
              </w:rPr>
              <w:t>Pooblastitelj:</w:t>
            </w:r>
          </w:p>
          <w:p w14:paraId="2BFF193D" w14:textId="77777777" w:rsidR="009A1C23" w:rsidRPr="0040545F" w:rsidRDefault="009A1C23" w:rsidP="008A4E68">
            <w:pPr>
              <w:spacing w:line="360" w:lineRule="auto"/>
              <w:jc w:val="both"/>
              <w:rPr>
                <w:rFonts w:cs="Arial"/>
                <w:szCs w:val="24"/>
                <w:lang w:eastAsia="en-US"/>
              </w:rPr>
            </w:pPr>
            <w:r w:rsidRPr="0040545F">
              <w:rPr>
                <w:rFonts w:cs="Arial"/>
              </w:rPr>
              <w:t>_______________________________</w:t>
            </w:r>
          </w:p>
        </w:tc>
      </w:tr>
      <w:tr w:rsidR="009A1C23" w:rsidRPr="0040545F" w14:paraId="2BB44D0D" w14:textId="77777777" w:rsidTr="008A4E68">
        <w:tc>
          <w:tcPr>
            <w:tcW w:w="5204" w:type="dxa"/>
          </w:tcPr>
          <w:p w14:paraId="3A2DBED3" w14:textId="77777777" w:rsidR="009A1C23" w:rsidRPr="0040545F" w:rsidRDefault="009A1C23" w:rsidP="008A4E68">
            <w:pPr>
              <w:spacing w:line="360" w:lineRule="auto"/>
              <w:rPr>
                <w:rFonts w:cs="Arial"/>
                <w:szCs w:val="24"/>
                <w:lang w:eastAsia="en-US"/>
              </w:rPr>
            </w:pPr>
            <w:r w:rsidRPr="0040545F">
              <w:rPr>
                <w:rFonts w:cs="Arial"/>
              </w:rPr>
              <w:t xml:space="preserve">                                                                     Žig:</w:t>
            </w:r>
          </w:p>
          <w:p w14:paraId="07FE7235" w14:textId="77777777" w:rsidR="009A1C23" w:rsidRPr="0040545F" w:rsidRDefault="009A1C23" w:rsidP="008A4E68">
            <w:pPr>
              <w:spacing w:line="360" w:lineRule="auto"/>
              <w:jc w:val="both"/>
              <w:rPr>
                <w:rFonts w:cs="Arial"/>
                <w:szCs w:val="24"/>
                <w:lang w:eastAsia="en-US"/>
              </w:rPr>
            </w:pPr>
          </w:p>
        </w:tc>
        <w:tc>
          <w:tcPr>
            <w:tcW w:w="4084" w:type="dxa"/>
          </w:tcPr>
          <w:p w14:paraId="47700EA8" w14:textId="77777777" w:rsidR="009A1C23" w:rsidRPr="0040545F" w:rsidRDefault="009A1C23" w:rsidP="008A4E68">
            <w:pPr>
              <w:spacing w:line="360" w:lineRule="auto"/>
              <w:rPr>
                <w:rFonts w:cs="Arial"/>
                <w:szCs w:val="24"/>
                <w:lang w:eastAsia="en-US"/>
              </w:rPr>
            </w:pPr>
          </w:p>
          <w:p w14:paraId="30EF0DBC" w14:textId="77777777" w:rsidR="009A1C23" w:rsidRPr="0040545F" w:rsidRDefault="009A1C23" w:rsidP="008A4E68">
            <w:pPr>
              <w:spacing w:line="360" w:lineRule="auto"/>
              <w:rPr>
                <w:rFonts w:cs="Arial"/>
              </w:rPr>
            </w:pPr>
            <w:r w:rsidRPr="0040545F">
              <w:rPr>
                <w:rFonts w:cs="Arial"/>
              </w:rPr>
              <w:t>Podpis:</w:t>
            </w:r>
          </w:p>
          <w:p w14:paraId="5DEEC2CE" w14:textId="77777777" w:rsidR="009A1C23" w:rsidRPr="0040545F" w:rsidRDefault="009A1C23" w:rsidP="008A4E68">
            <w:pPr>
              <w:spacing w:line="360" w:lineRule="auto"/>
              <w:jc w:val="both"/>
              <w:rPr>
                <w:rFonts w:cs="Arial"/>
                <w:szCs w:val="24"/>
                <w:lang w:eastAsia="en-US"/>
              </w:rPr>
            </w:pPr>
            <w:r w:rsidRPr="0040545F">
              <w:rPr>
                <w:rFonts w:cs="Arial"/>
              </w:rPr>
              <w:t>_______________________________</w:t>
            </w:r>
          </w:p>
        </w:tc>
      </w:tr>
    </w:tbl>
    <w:p w14:paraId="3EFCBAFF" w14:textId="77777777" w:rsidR="009A1C23" w:rsidRPr="0040545F" w:rsidRDefault="009A1C23" w:rsidP="009A1C23">
      <w:pPr>
        <w:spacing w:after="120" w:line="480" w:lineRule="auto"/>
        <w:jc w:val="center"/>
        <w:rPr>
          <w:rFonts w:cs="Arial"/>
        </w:rPr>
      </w:pPr>
    </w:p>
    <w:p w14:paraId="009EA939" w14:textId="77777777" w:rsidR="009A1C23" w:rsidRPr="0040545F" w:rsidRDefault="009A1C23" w:rsidP="009A1C23">
      <w:pPr>
        <w:jc w:val="center"/>
        <w:outlineLvl w:val="0"/>
        <w:rPr>
          <w:rFonts w:cs="Arial"/>
          <w:b/>
          <w:sz w:val="24"/>
          <w:szCs w:val="24"/>
        </w:rPr>
      </w:pPr>
      <w:r w:rsidRPr="0040545F">
        <w:rPr>
          <w:rFonts w:cs="Arial"/>
        </w:rPr>
        <w:br w:type="page"/>
      </w:r>
      <w:r w:rsidRPr="0040545F">
        <w:rPr>
          <w:rFonts w:cs="Arial"/>
          <w:b/>
          <w:sz w:val="24"/>
          <w:szCs w:val="24"/>
        </w:rPr>
        <w:lastRenderedPageBreak/>
        <w:t xml:space="preserve">SOGLASJE ZA PRIDOBITEV POTRDILA IZ KAZENSKE EVIDENCE </w:t>
      </w:r>
    </w:p>
    <w:p w14:paraId="61CEA85A" w14:textId="77777777" w:rsidR="009A1C23" w:rsidRPr="0040545F" w:rsidRDefault="009A1C23" w:rsidP="009A1C23">
      <w:pPr>
        <w:jc w:val="center"/>
        <w:rPr>
          <w:rFonts w:cs="Arial"/>
          <w:b/>
          <w:sz w:val="24"/>
          <w:szCs w:val="24"/>
        </w:rPr>
      </w:pPr>
      <w:r w:rsidRPr="0040545F">
        <w:rPr>
          <w:rFonts w:cs="Arial"/>
          <w:b/>
          <w:sz w:val="24"/>
          <w:szCs w:val="24"/>
        </w:rPr>
        <w:t>ZA FIZIČNE OSEBE (zakonite zastopnike)*</w:t>
      </w:r>
    </w:p>
    <w:p w14:paraId="501D6AD3"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397F5B3"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7B98DB9" w14:textId="77777777" w:rsidR="009A1C23" w:rsidRPr="0040545F" w:rsidRDefault="009A1C23" w:rsidP="009A1C23">
      <w:pPr>
        <w:jc w:val="both"/>
        <w:rPr>
          <w:b/>
        </w:rPr>
      </w:pPr>
      <w:r w:rsidRPr="0040545F">
        <w:t xml:space="preserve">Spodaj podpisan-a _________________________ (ime in priimek) skladno </w:t>
      </w:r>
      <w:r w:rsidRPr="0040545F">
        <w:rPr>
          <w:rFonts w:cs="Arial"/>
        </w:rPr>
        <w:t>z 77. členom Zakona o javnem naročanju</w:t>
      </w:r>
      <w:r w:rsidRPr="0040545F">
        <w:t xml:space="preserve"> - ZJN-3 in 22. členom Zakona o varstvu osebnih podatkov (ZVOP-1, Ur. l. RS 86/2004), pooblaščam ONKOLOŠKI INŠTITUT LJUBLJANA , da za potrebe preverjanja izpolnjevanja pogojev v postopku oddaje javnega naročila »</w:t>
      </w:r>
      <w:r w:rsidR="000F77E9" w:rsidRPr="00813A52">
        <w:rPr>
          <w:rFonts w:cs="Arial"/>
          <w:b/>
        </w:rPr>
        <w:t>Najem PET/CT skenerja s pripadajočo opremo, ureditvijo prostora ter preureditvijo čakalnice</w:t>
      </w:r>
      <w:r w:rsidRPr="0040545F">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347EC6CD"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E9D8315"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545F">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9A1C23" w:rsidRPr="0040545F" w14:paraId="77C25C44" w14:textId="77777777" w:rsidTr="008A4E68">
        <w:tc>
          <w:tcPr>
            <w:tcW w:w="2608" w:type="dxa"/>
          </w:tcPr>
          <w:p w14:paraId="7BBAA9F2" w14:textId="77777777" w:rsidR="009A1C23" w:rsidRPr="0040545F" w:rsidRDefault="009A1C23" w:rsidP="008A4E68">
            <w:pPr>
              <w:rPr>
                <w:rFonts w:cs="Arial"/>
                <w:szCs w:val="24"/>
                <w:lang w:eastAsia="en-US"/>
              </w:rPr>
            </w:pPr>
          </w:p>
          <w:p w14:paraId="4316A9B7" w14:textId="77777777" w:rsidR="009A1C23" w:rsidRPr="0040545F" w:rsidRDefault="009A1C23" w:rsidP="008A4E68">
            <w:pPr>
              <w:rPr>
                <w:rFonts w:cs="Arial"/>
              </w:rPr>
            </w:pPr>
          </w:p>
          <w:p w14:paraId="5779B49C" w14:textId="77777777" w:rsidR="009A1C23" w:rsidRPr="0040545F" w:rsidRDefault="009A1C23" w:rsidP="008A4E68">
            <w:pPr>
              <w:jc w:val="both"/>
              <w:rPr>
                <w:rFonts w:cs="Arial"/>
                <w:szCs w:val="24"/>
                <w:lang w:eastAsia="en-US"/>
              </w:rPr>
            </w:pPr>
            <w:r w:rsidRPr="0040545F">
              <w:t>EMŠO</w:t>
            </w:r>
            <w:r w:rsidRPr="0040545F">
              <w:rPr>
                <w:rFonts w:cs="Arial"/>
              </w:rPr>
              <w:t>:</w:t>
            </w:r>
          </w:p>
        </w:tc>
        <w:tc>
          <w:tcPr>
            <w:tcW w:w="6059" w:type="dxa"/>
            <w:tcBorders>
              <w:top w:val="nil"/>
              <w:left w:val="nil"/>
              <w:bottom w:val="single" w:sz="6" w:space="0" w:color="auto"/>
              <w:right w:val="nil"/>
            </w:tcBorders>
          </w:tcPr>
          <w:p w14:paraId="7312AA6C" w14:textId="77777777" w:rsidR="009A1C23" w:rsidRPr="0040545F" w:rsidRDefault="009A1C23" w:rsidP="008A4E68">
            <w:pPr>
              <w:rPr>
                <w:rFonts w:cs="Arial"/>
                <w:szCs w:val="24"/>
                <w:lang w:eastAsia="en-US"/>
              </w:rPr>
            </w:pPr>
          </w:p>
          <w:p w14:paraId="2E20E4B3" w14:textId="77777777" w:rsidR="009A1C23" w:rsidRPr="0040545F" w:rsidRDefault="009A1C23" w:rsidP="008A4E68">
            <w:pPr>
              <w:rPr>
                <w:rFonts w:cs="Arial"/>
              </w:rPr>
            </w:pPr>
          </w:p>
          <w:p w14:paraId="3EF27D6C" w14:textId="77777777" w:rsidR="009A1C23" w:rsidRPr="0040545F" w:rsidRDefault="009A1C23" w:rsidP="008A4E68">
            <w:pPr>
              <w:jc w:val="both"/>
              <w:rPr>
                <w:rFonts w:cs="Arial"/>
                <w:szCs w:val="24"/>
                <w:lang w:eastAsia="en-US"/>
              </w:rPr>
            </w:pPr>
          </w:p>
        </w:tc>
      </w:tr>
      <w:tr w:rsidR="009A1C23" w:rsidRPr="0040545F" w14:paraId="3ECCEF9E" w14:textId="77777777" w:rsidTr="008A4E68">
        <w:tc>
          <w:tcPr>
            <w:tcW w:w="2608" w:type="dxa"/>
          </w:tcPr>
          <w:p w14:paraId="765A9A34" w14:textId="77777777" w:rsidR="009A1C23" w:rsidRPr="0040545F" w:rsidRDefault="009A1C23" w:rsidP="008A4E68">
            <w:pPr>
              <w:rPr>
                <w:rFonts w:cs="Arial"/>
                <w:szCs w:val="24"/>
                <w:lang w:eastAsia="en-US"/>
              </w:rPr>
            </w:pPr>
          </w:p>
          <w:p w14:paraId="0CDAC6B0" w14:textId="77777777" w:rsidR="009A1C23" w:rsidRPr="0040545F" w:rsidRDefault="009A1C23" w:rsidP="008A4E68">
            <w:pPr>
              <w:rPr>
                <w:rFonts w:cs="Arial"/>
              </w:rPr>
            </w:pPr>
          </w:p>
          <w:p w14:paraId="400502EA" w14:textId="77777777" w:rsidR="009A1C23" w:rsidRPr="0040545F" w:rsidRDefault="009A1C23" w:rsidP="008A4E68">
            <w:pPr>
              <w:jc w:val="both"/>
              <w:rPr>
                <w:rFonts w:cs="Arial"/>
                <w:szCs w:val="24"/>
                <w:lang w:eastAsia="en-US"/>
              </w:rPr>
            </w:pPr>
            <w:r w:rsidRPr="0040545F">
              <w:t>Ime in priimek</w:t>
            </w:r>
            <w:r w:rsidRPr="0040545F">
              <w:rPr>
                <w:rFonts w:cs="Arial"/>
              </w:rPr>
              <w:t>:</w:t>
            </w:r>
          </w:p>
        </w:tc>
        <w:tc>
          <w:tcPr>
            <w:tcW w:w="6061" w:type="dxa"/>
            <w:tcBorders>
              <w:top w:val="single" w:sz="6" w:space="0" w:color="auto"/>
              <w:left w:val="nil"/>
              <w:bottom w:val="single" w:sz="6" w:space="0" w:color="auto"/>
              <w:right w:val="nil"/>
            </w:tcBorders>
          </w:tcPr>
          <w:p w14:paraId="1B4D8E98" w14:textId="77777777" w:rsidR="009A1C23" w:rsidRPr="0040545F" w:rsidRDefault="009A1C23" w:rsidP="008A4E68">
            <w:pPr>
              <w:rPr>
                <w:rFonts w:cs="Arial"/>
                <w:szCs w:val="24"/>
                <w:lang w:eastAsia="en-US"/>
              </w:rPr>
            </w:pPr>
          </w:p>
          <w:p w14:paraId="096430EB" w14:textId="77777777" w:rsidR="009A1C23" w:rsidRPr="0040545F" w:rsidRDefault="009A1C23" w:rsidP="008A4E68">
            <w:pPr>
              <w:rPr>
                <w:rFonts w:cs="Arial"/>
              </w:rPr>
            </w:pPr>
          </w:p>
          <w:p w14:paraId="63B556B9" w14:textId="77777777" w:rsidR="009A1C23" w:rsidRPr="0040545F" w:rsidRDefault="009A1C23" w:rsidP="008A4E68">
            <w:pPr>
              <w:jc w:val="both"/>
              <w:rPr>
                <w:rFonts w:cs="Arial"/>
                <w:szCs w:val="24"/>
                <w:lang w:eastAsia="en-US"/>
              </w:rPr>
            </w:pPr>
          </w:p>
        </w:tc>
      </w:tr>
      <w:tr w:rsidR="009A1C23" w:rsidRPr="0040545F" w14:paraId="483BA017" w14:textId="77777777" w:rsidTr="008A4E68">
        <w:tc>
          <w:tcPr>
            <w:tcW w:w="2608" w:type="dxa"/>
          </w:tcPr>
          <w:p w14:paraId="57115644" w14:textId="77777777" w:rsidR="009A1C23" w:rsidRPr="0040545F" w:rsidRDefault="009A1C23" w:rsidP="008A4E68">
            <w:pPr>
              <w:rPr>
                <w:rFonts w:cs="Arial"/>
                <w:szCs w:val="24"/>
                <w:lang w:eastAsia="en-US"/>
              </w:rPr>
            </w:pPr>
          </w:p>
          <w:p w14:paraId="4F274EB0" w14:textId="77777777" w:rsidR="009A1C23" w:rsidRPr="0040545F" w:rsidRDefault="009A1C23" w:rsidP="008A4E68">
            <w:pPr>
              <w:rPr>
                <w:rFonts w:cs="Arial"/>
              </w:rPr>
            </w:pPr>
          </w:p>
          <w:p w14:paraId="32028390" w14:textId="77777777" w:rsidR="009A1C23" w:rsidRPr="0040545F" w:rsidRDefault="009A1C23" w:rsidP="008A4E68">
            <w:pPr>
              <w:jc w:val="both"/>
              <w:rPr>
                <w:rFonts w:cs="Arial"/>
                <w:szCs w:val="24"/>
                <w:lang w:eastAsia="en-US"/>
              </w:rPr>
            </w:pPr>
            <w:r w:rsidRPr="0040545F">
              <w:t>Datum rojstva</w:t>
            </w:r>
            <w:r w:rsidRPr="0040545F">
              <w:rPr>
                <w:rFonts w:cs="Arial"/>
              </w:rPr>
              <w:t>:</w:t>
            </w:r>
          </w:p>
        </w:tc>
        <w:tc>
          <w:tcPr>
            <w:tcW w:w="6061" w:type="dxa"/>
            <w:tcBorders>
              <w:top w:val="single" w:sz="6" w:space="0" w:color="auto"/>
              <w:left w:val="nil"/>
              <w:bottom w:val="nil"/>
              <w:right w:val="nil"/>
            </w:tcBorders>
          </w:tcPr>
          <w:p w14:paraId="257E0C0C" w14:textId="77777777" w:rsidR="009A1C23" w:rsidRPr="0040545F" w:rsidRDefault="009A1C23" w:rsidP="008A4E68">
            <w:pPr>
              <w:rPr>
                <w:rFonts w:cs="Arial"/>
                <w:szCs w:val="24"/>
                <w:lang w:eastAsia="en-US"/>
              </w:rPr>
            </w:pPr>
          </w:p>
          <w:p w14:paraId="6FA0EEF0" w14:textId="77777777" w:rsidR="009A1C23" w:rsidRPr="0040545F" w:rsidRDefault="009A1C23" w:rsidP="008A4E68">
            <w:pPr>
              <w:rPr>
                <w:rFonts w:cs="Arial"/>
              </w:rPr>
            </w:pPr>
          </w:p>
          <w:p w14:paraId="0BFB7170" w14:textId="77777777" w:rsidR="009A1C23" w:rsidRPr="0040545F" w:rsidRDefault="009A1C23" w:rsidP="008A4E68">
            <w:pPr>
              <w:jc w:val="both"/>
              <w:rPr>
                <w:rFonts w:cs="Arial"/>
                <w:szCs w:val="24"/>
                <w:lang w:eastAsia="en-US"/>
              </w:rPr>
            </w:pPr>
          </w:p>
        </w:tc>
      </w:tr>
      <w:tr w:rsidR="009A1C23" w:rsidRPr="0040545F" w14:paraId="347BB6BA" w14:textId="77777777" w:rsidTr="008A4E68">
        <w:tc>
          <w:tcPr>
            <w:tcW w:w="2608" w:type="dxa"/>
          </w:tcPr>
          <w:p w14:paraId="32797A5B" w14:textId="77777777" w:rsidR="009A1C23" w:rsidRPr="0040545F" w:rsidRDefault="009A1C23" w:rsidP="008A4E68">
            <w:pPr>
              <w:rPr>
                <w:rFonts w:cs="Arial"/>
                <w:szCs w:val="24"/>
                <w:lang w:eastAsia="en-US"/>
              </w:rPr>
            </w:pPr>
          </w:p>
          <w:p w14:paraId="7957D364" w14:textId="77777777" w:rsidR="009A1C23" w:rsidRPr="0040545F" w:rsidRDefault="009A1C23" w:rsidP="008A4E68">
            <w:pPr>
              <w:rPr>
                <w:rFonts w:cs="Arial"/>
              </w:rPr>
            </w:pPr>
          </w:p>
          <w:p w14:paraId="39559778" w14:textId="77777777" w:rsidR="009A1C23" w:rsidRPr="0040545F" w:rsidRDefault="009A1C23" w:rsidP="008A4E68">
            <w:pPr>
              <w:jc w:val="both"/>
              <w:rPr>
                <w:rFonts w:cs="Arial"/>
                <w:szCs w:val="24"/>
                <w:lang w:eastAsia="en-US"/>
              </w:rPr>
            </w:pPr>
            <w:r w:rsidRPr="0040545F">
              <w:t>Kraj rojstva</w:t>
            </w:r>
            <w:r w:rsidRPr="0040545F">
              <w:rPr>
                <w:rFonts w:cs="Arial"/>
              </w:rPr>
              <w:t>:</w:t>
            </w:r>
          </w:p>
        </w:tc>
        <w:tc>
          <w:tcPr>
            <w:tcW w:w="6061" w:type="dxa"/>
            <w:tcBorders>
              <w:top w:val="single" w:sz="6" w:space="0" w:color="auto"/>
              <w:left w:val="nil"/>
              <w:bottom w:val="single" w:sz="6" w:space="0" w:color="auto"/>
              <w:right w:val="nil"/>
            </w:tcBorders>
          </w:tcPr>
          <w:p w14:paraId="23A09F0D" w14:textId="77777777" w:rsidR="009A1C23" w:rsidRPr="0040545F" w:rsidRDefault="009A1C23" w:rsidP="008A4E68">
            <w:pPr>
              <w:rPr>
                <w:rFonts w:cs="Arial"/>
                <w:szCs w:val="24"/>
                <w:lang w:eastAsia="en-US"/>
              </w:rPr>
            </w:pPr>
          </w:p>
          <w:p w14:paraId="640281FF" w14:textId="77777777" w:rsidR="009A1C23" w:rsidRPr="0040545F" w:rsidRDefault="009A1C23" w:rsidP="008A4E68">
            <w:pPr>
              <w:rPr>
                <w:rFonts w:cs="Arial"/>
              </w:rPr>
            </w:pPr>
          </w:p>
          <w:p w14:paraId="4F421064" w14:textId="77777777" w:rsidR="009A1C23" w:rsidRPr="0040545F" w:rsidRDefault="009A1C23" w:rsidP="008A4E68">
            <w:pPr>
              <w:jc w:val="both"/>
              <w:rPr>
                <w:rFonts w:cs="Arial"/>
                <w:szCs w:val="24"/>
                <w:lang w:eastAsia="en-US"/>
              </w:rPr>
            </w:pPr>
          </w:p>
        </w:tc>
      </w:tr>
      <w:tr w:rsidR="009A1C23" w:rsidRPr="0040545F" w14:paraId="15645BF1" w14:textId="77777777" w:rsidTr="008A4E68">
        <w:tc>
          <w:tcPr>
            <w:tcW w:w="2608" w:type="dxa"/>
          </w:tcPr>
          <w:p w14:paraId="091DD4B7" w14:textId="77777777" w:rsidR="009A1C23" w:rsidRPr="0040545F" w:rsidRDefault="009A1C23" w:rsidP="008A4E68">
            <w:pPr>
              <w:rPr>
                <w:rFonts w:cs="Arial"/>
                <w:szCs w:val="24"/>
                <w:lang w:eastAsia="en-US"/>
              </w:rPr>
            </w:pPr>
          </w:p>
          <w:p w14:paraId="58762D79" w14:textId="77777777" w:rsidR="009A1C23" w:rsidRPr="0040545F" w:rsidRDefault="009A1C23" w:rsidP="008A4E68"/>
          <w:p w14:paraId="48BB4F40" w14:textId="77777777" w:rsidR="009A1C23" w:rsidRPr="0040545F" w:rsidRDefault="009A1C23" w:rsidP="008A4E68">
            <w:pPr>
              <w:jc w:val="both"/>
              <w:rPr>
                <w:rFonts w:cs="Arial"/>
                <w:szCs w:val="24"/>
                <w:lang w:eastAsia="en-US"/>
              </w:rPr>
            </w:pPr>
            <w:r w:rsidRPr="0040545F">
              <w:t>Občina rojstva</w:t>
            </w:r>
            <w:r w:rsidRPr="0040545F">
              <w:rPr>
                <w:rFonts w:cs="Arial"/>
              </w:rPr>
              <w:t>:</w:t>
            </w:r>
          </w:p>
        </w:tc>
        <w:tc>
          <w:tcPr>
            <w:tcW w:w="6061" w:type="dxa"/>
            <w:tcBorders>
              <w:top w:val="single" w:sz="6" w:space="0" w:color="auto"/>
              <w:left w:val="nil"/>
              <w:bottom w:val="single" w:sz="6" w:space="0" w:color="auto"/>
              <w:right w:val="nil"/>
            </w:tcBorders>
          </w:tcPr>
          <w:p w14:paraId="54DC315A" w14:textId="77777777" w:rsidR="009A1C23" w:rsidRPr="0040545F" w:rsidRDefault="009A1C23" w:rsidP="008A4E68">
            <w:pPr>
              <w:rPr>
                <w:rFonts w:cs="Arial"/>
                <w:szCs w:val="24"/>
                <w:lang w:eastAsia="en-US"/>
              </w:rPr>
            </w:pPr>
          </w:p>
          <w:p w14:paraId="1E5E2124" w14:textId="77777777" w:rsidR="009A1C23" w:rsidRPr="0040545F" w:rsidRDefault="009A1C23" w:rsidP="008A4E68">
            <w:pPr>
              <w:rPr>
                <w:rFonts w:cs="Arial"/>
              </w:rPr>
            </w:pPr>
          </w:p>
          <w:p w14:paraId="1C2A1495" w14:textId="77777777" w:rsidR="009A1C23" w:rsidRPr="0040545F" w:rsidRDefault="009A1C23" w:rsidP="008A4E68">
            <w:pPr>
              <w:jc w:val="both"/>
              <w:rPr>
                <w:rFonts w:cs="Arial"/>
                <w:szCs w:val="24"/>
                <w:lang w:eastAsia="en-US"/>
              </w:rPr>
            </w:pPr>
          </w:p>
        </w:tc>
      </w:tr>
      <w:tr w:rsidR="009A1C23" w:rsidRPr="0040545F" w14:paraId="089EE140" w14:textId="77777777" w:rsidTr="008A4E68">
        <w:tc>
          <w:tcPr>
            <w:tcW w:w="2608" w:type="dxa"/>
          </w:tcPr>
          <w:p w14:paraId="4627EECA" w14:textId="77777777" w:rsidR="009A1C23" w:rsidRPr="0040545F" w:rsidRDefault="009A1C23" w:rsidP="008A4E68">
            <w:pPr>
              <w:rPr>
                <w:rFonts w:cs="Arial"/>
                <w:szCs w:val="24"/>
                <w:lang w:eastAsia="en-US"/>
              </w:rPr>
            </w:pPr>
          </w:p>
          <w:p w14:paraId="050084BE" w14:textId="77777777" w:rsidR="009A1C23" w:rsidRPr="0040545F" w:rsidRDefault="009A1C23" w:rsidP="008A4E68">
            <w:pPr>
              <w:rPr>
                <w:rFonts w:cs="Arial"/>
              </w:rPr>
            </w:pPr>
          </w:p>
          <w:p w14:paraId="7FF119D4" w14:textId="77777777" w:rsidR="009A1C23" w:rsidRPr="0040545F" w:rsidRDefault="009A1C23" w:rsidP="008A4E68">
            <w:pPr>
              <w:jc w:val="both"/>
              <w:rPr>
                <w:rFonts w:cs="Arial"/>
                <w:szCs w:val="24"/>
                <w:lang w:eastAsia="en-US"/>
              </w:rPr>
            </w:pPr>
            <w:r w:rsidRPr="0040545F">
              <w:t>Država rojstva</w:t>
            </w:r>
            <w:r w:rsidRPr="0040545F">
              <w:rPr>
                <w:rFonts w:cs="Arial"/>
              </w:rPr>
              <w:t>:</w:t>
            </w:r>
          </w:p>
        </w:tc>
        <w:tc>
          <w:tcPr>
            <w:tcW w:w="6061" w:type="dxa"/>
            <w:tcBorders>
              <w:top w:val="single" w:sz="6" w:space="0" w:color="auto"/>
              <w:left w:val="nil"/>
              <w:bottom w:val="single" w:sz="6" w:space="0" w:color="auto"/>
              <w:right w:val="nil"/>
            </w:tcBorders>
          </w:tcPr>
          <w:p w14:paraId="5F78CBAE" w14:textId="77777777" w:rsidR="009A1C23" w:rsidRPr="0040545F" w:rsidRDefault="009A1C23" w:rsidP="008A4E68">
            <w:pPr>
              <w:rPr>
                <w:rFonts w:cs="Arial"/>
                <w:szCs w:val="24"/>
                <w:lang w:eastAsia="en-US"/>
              </w:rPr>
            </w:pPr>
          </w:p>
          <w:p w14:paraId="382AC12E" w14:textId="77777777" w:rsidR="009A1C23" w:rsidRPr="0040545F" w:rsidRDefault="009A1C23" w:rsidP="008A4E68">
            <w:pPr>
              <w:rPr>
                <w:rFonts w:cs="Arial"/>
              </w:rPr>
            </w:pPr>
          </w:p>
          <w:p w14:paraId="5B41DBEC" w14:textId="77777777" w:rsidR="009A1C23" w:rsidRPr="0040545F" w:rsidRDefault="009A1C23" w:rsidP="008A4E68">
            <w:pPr>
              <w:jc w:val="both"/>
              <w:rPr>
                <w:rFonts w:cs="Arial"/>
                <w:szCs w:val="24"/>
                <w:lang w:eastAsia="en-US"/>
              </w:rPr>
            </w:pPr>
          </w:p>
        </w:tc>
      </w:tr>
      <w:tr w:rsidR="009A1C23" w:rsidRPr="0040545F" w14:paraId="7BE61396" w14:textId="77777777" w:rsidTr="008A4E68">
        <w:tc>
          <w:tcPr>
            <w:tcW w:w="2608" w:type="dxa"/>
          </w:tcPr>
          <w:p w14:paraId="52341909" w14:textId="77777777" w:rsidR="009A1C23" w:rsidRPr="0040545F" w:rsidRDefault="009A1C23" w:rsidP="008A4E68">
            <w:pPr>
              <w:rPr>
                <w:rFonts w:cs="Arial"/>
                <w:szCs w:val="24"/>
                <w:lang w:eastAsia="en-US"/>
              </w:rPr>
            </w:pPr>
          </w:p>
          <w:p w14:paraId="33B13E5E" w14:textId="77777777" w:rsidR="009A1C23" w:rsidRPr="0040545F" w:rsidRDefault="009A1C23" w:rsidP="008A4E68">
            <w:pPr>
              <w:jc w:val="both"/>
              <w:rPr>
                <w:rFonts w:cs="Arial"/>
                <w:szCs w:val="24"/>
                <w:lang w:eastAsia="en-US"/>
              </w:rPr>
            </w:pPr>
            <w:r w:rsidRPr="0040545F">
              <w:t>Naslov stalnega/začasnega bivališča</w:t>
            </w:r>
            <w:r w:rsidRPr="0040545F">
              <w:rPr>
                <w:rFonts w:cs="Arial"/>
              </w:rPr>
              <w:t>:</w:t>
            </w:r>
          </w:p>
        </w:tc>
        <w:tc>
          <w:tcPr>
            <w:tcW w:w="6061" w:type="dxa"/>
            <w:tcBorders>
              <w:top w:val="single" w:sz="6" w:space="0" w:color="auto"/>
              <w:left w:val="nil"/>
              <w:bottom w:val="nil"/>
              <w:right w:val="nil"/>
            </w:tcBorders>
          </w:tcPr>
          <w:p w14:paraId="31B27CA8" w14:textId="77777777" w:rsidR="009A1C23" w:rsidRPr="0040545F" w:rsidRDefault="009A1C23" w:rsidP="008A4E68">
            <w:pPr>
              <w:rPr>
                <w:rFonts w:cs="Arial"/>
                <w:szCs w:val="24"/>
                <w:lang w:eastAsia="en-US"/>
              </w:rPr>
            </w:pPr>
          </w:p>
          <w:p w14:paraId="27651113" w14:textId="77777777" w:rsidR="009A1C23" w:rsidRPr="0040545F" w:rsidRDefault="009A1C23" w:rsidP="008A4E68">
            <w:pPr>
              <w:rPr>
                <w:rFonts w:cs="Arial"/>
              </w:rPr>
            </w:pPr>
          </w:p>
          <w:p w14:paraId="6B4CC9C9" w14:textId="77777777" w:rsidR="009A1C23" w:rsidRPr="0040545F" w:rsidRDefault="009A1C23" w:rsidP="008A4E68">
            <w:pPr>
              <w:jc w:val="both"/>
              <w:rPr>
                <w:rFonts w:cs="Arial"/>
                <w:szCs w:val="24"/>
                <w:lang w:eastAsia="en-US"/>
              </w:rPr>
            </w:pPr>
          </w:p>
        </w:tc>
      </w:tr>
      <w:tr w:rsidR="009A1C23" w:rsidRPr="0040545F" w14:paraId="7261CB49" w14:textId="77777777" w:rsidTr="008A4E68">
        <w:tc>
          <w:tcPr>
            <w:tcW w:w="2608" w:type="dxa"/>
          </w:tcPr>
          <w:p w14:paraId="448A4D2A" w14:textId="77777777" w:rsidR="009A1C23" w:rsidRPr="0040545F" w:rsidRDefault="009A1C23" w:rsidP="008A4E68">
            <w:pPr>
              <w:rPr>
                <w:rFonts w:cs="Arial"/>
                <w:szCs w:val="24"/>
                <w:lang w:eastAsia="en-US"/>
              </w:rPr>
            </w:pPr>
          </w:p>
          <w:p w14:paraId="08BF1EDA" w14:textId="77777777" w:rsidR="009A1C23" w:rsidRPr="0040545F" w:rsidRDefault="009A1C23" w:rsidP="008A4E68">
            <w:pPr>
              <w:rPr>
                <w:rFonts w:cs="Arial"/>
              </w:rPr>
            </w:pPr>
          </w:p>
          <w:p w14:paraId="270F3576" w14:textId="77777777" w:rsidR="009A1C23" w:rsidRPr="0040545F" w:rsidRDefault="009A1C23" w:rsidP="008A4E68">
            <w:pPr>
              <w:jc w:val="both"/>
              <w:rPr>
                <w:rFonts w:cs="Arial"/>
                <w:szCs w:val="24"/>
                <w:lang w:eastAsia="en-US"/>
              </w:rPr>
            </w:pPr>
            <w:r w:rsidRPr="0040545F">
              <w:t>Ulica in hišna številka</w:t>
            </w:r>
            <w:r w:rsidRPr="0040545F">
              <w:rPr>
                <w:rFonts w:cs="Arial"/>
              </w:rPr>
              <w:t>:</w:t>
            </w:r>
          </w:p>
        </w:tc>
        <w:tc>
          <w:tcPr>
            <w:tcW w:w="6061" w:type="dxa"/>
            <w:tcBorders>
              <w:top w:val="nil"/>
              <w:left w:val="nil"/>
              <w:bottom w:val="single" w:sz="6" w:space="0" w:color="auto"/>
              <w:right w:val="nil"/>
            </w:tcBorders>
          </w:tcPr>
          <w:p w14:paraId="0D82C66A" w14:textId="77777777" w:rsidR="009A1C23" w:rsidRPr="0040545F" w:rsidRDefault="009A1C23" w:rsidP="008A4E68">
            <w:pPr>
              <w:rPr>
                <w:rFonts w:cs="Arial"/>
                <w:szCs w:val="24"/>
                <w:lang w:eastAsia="en-US"/>
              </w:rPr>
            </w:pPr>
          </w:p>
          <w:p w14:paraId="6D027C1D" w14:textId="77777777" w:rsidR="009A1C23" w:rsidRPr="0040545F" w:rsidRDefault="009A1C23" w:rsidP="008A4E68">
            <w:pPr>
              <w:rPr>
                <w:rFonts w:cs="Arial"/>
              </w:rPr>
            </w:pPr>
          </w:p>
          <w:p w14:paraId="136059CD" w14:textId="77777777" w:rsidR="009A1C23" w:rsidRPr="0040545F" w:rsidRDefault="009A1C23" w:rsidP="008A4E68">
            <w:pPr>
              <w:jc w:val="both"/>
              <w:rPr>
                <w:rFonts w:cs="Arial"/>
                <w:szCs w:val="24"/>
                <w:lang w:eastAsia="en-US"/>
              </w:rPr>
            </w:pPr>
          </w:p>
        </w:tc>
      </w:tr>
      <w:tr w:rsidR="009A1C23" w:rsidRPr="0040545F" w14:paraId="480BD635" w14:textId="77777777" w:rsidTr="008A4E68">
        <w:tc>
          <w:tcPr>
            <w:tcW w:w="2608" w:type="dxa"/>
          </w:tcPr>
          <w:p w14:paraId="2CC0AA1B" w14:textId="77777777" w:rsidR="009A1C23" w:rsidRPr="0040545F" w:rsidRDefault="009A1C23" w:rsidP="008A4E68">
            <w:pPr>
              <w:rPr>
                <w:rFonts w:cs="Arial"/>
                <w:szCs w:val="24"/>
                <w:lang w:eastAsia="en-US"/>
              </w:rPr>
            </w:pPr>
          </w:p>
          <w:p w14:paraId="764A8793" w14:textId="77777777" w:rsidR="009A1C23" w:rsidRPr="0040545F" w:rsidRDefault="009A1C23" w:rsidP="008A4E68">
            <w:pPr>
              <w:rPr>
                <w:rFonts w:cs="Arial"/>
              </w:rPr>
            </w:pPr>
          </w:p>
          <w:p w14:paraId="24401454" w14:textId="77777777" w:rsidR="009A1C23" w:rsidRPr="0040545F" w:rsidRDefault="009A1C23" w:rsidP="008A4E68">
            <w:pPr>
              <w:jc w:val="both"/>
              <w:rPr>
                <w:rFonts w:cs="Arial"/>
                <w:szCs w:val="24"/>
                <w:lang w:eastAsia="en-US"/>
              </w:rPr>
            </w:pPr>
            <w:r w:rsidRPr="0040545F">
              <w:t>Pošta in poštna številka:</w:t>
            </w:r>
          </w:p>
        </w:tc>
        <w:tc>
          <w:tcPr>
            <w:tcW w:w="6061" w:type="dxa"/>
            <w:tcBorders>
              <w:top w:val="single" w:sz="6" w:space="0" w:color="auto"/>
              <w:left w:val="nil"/>
              <w:bottom w:val="single" w:sz="6" w:space="0" w:color="auto"/>
              <w:right w:val="nil"/>
            </w:tcBorders>
          </w:tcPr>
          <w:p w14:paraId="4958B328" w14:textId="77777777" w:rsidR="009A1C23" w:rsidRPr="0040545F" w:rsidRDefault="009A1C23" w:rsidP="008A4E68">
            <w:pPr>
              <w:rPr>
                <w:rFonts w:cs="Arial"/>
                <w:szCs w:val="24"/>
                <w:lang w:eastAsia="en-US"/>
              </w:rPr>
            </w:pPr>
          </w:p>
          <w:p w14:paraId="6ADDDACC" w14:textId="77777777" w:rsidR="009A1C23" w:rsidRPr="0040545F" w:rsidRDefault="009A1C23" w:rsidP="008A4E68">
            <w:pPr>
              <w:rPr>
                <w:rFonts w:cs="Arial"/>
              </w:rPr>
            </w:pPr>
          </w:p>
          <w:p w14:paraId="5C1FB912" w14:textId="77777777" w:rsidR="009A1C23" w:rsidRPr="0040545F" w:rsidRDefault="009A1C23" w:rsidP="008A4E68">
            <w:pPr>
              <w:jc w:val="both"/>
              <w:rPr>
                <w:rFonts w:cs="Arial"/>
                <w:szCs w:val="24"/>
                <w:lang w:eastAsia="en-US"/>
              </w:rPr>
            </w:pPr>
          </w:p>
        </w:tc>
      </w:tr>
      <w:tr w:rsidR="009A1C23" w:rsidRPr="0040545F" w14:paraId="64BBDF09" w14:textId="77777777" w:rsidTr="008A4E68">
        <w:tc>
          <w:tcPr>
            <w:tcW w:w="2608" w:type="dxa"/>
          </w:tcPr>
          <w:p w14:paraId="092593F6" w14:textId="77777777" w:rsidR="009A1C23" w:rsidRPr="0040545F" w:rsidRDefault="009A1C23" w:rsidP="008A4E68">
            <w:pPr>
              <w:rPr>
                <w:rFonts w:cs="Arial"/>
                <w:szCs w:val="24"/>
                <w:lang w:eastAsia="en-US"/>
              </w:rPr>
            </w:pPr>
          </w:p>
          <w:p w14:paraId="01A9FCA4" w14:textId="77777777" w:rsidR="009A1C23" w:rsidRPr="0040545F" w:rsidRDefault="009A1C23" w:rsidP="008A4E68">
            <w:pPr>
              <w:rPr>
                <w:rFonts w:cs="Arial"/>
              </w:rPr>
            </w:pPr>
          </w:p>
          <w:p w14:paraId="714DE2DC" w14:textId="77777777" w:rsidR="009A1C23" w:rsidRPr="0040545F" w:rsidRDefault="009A1C23" w:rsidP="008A4E68">
            <w:pPr>
              <w:jc w:val="both"/>
              <w:rPr>
                <w:rFonts w:cs="Arial"/>
                <w:szCs w:val="24"/>
                <w:lang w:eastAsia="en-US"/>
              </w:rPr>
            </w:pPr>
            <w:r w:rsidRPr="0040545F">
              <w:rPr>
                <w:rFonts w:cs="Arial"/>
              </w:rPr>
              <w:t>Državljanstvo:</w:t>
            </w:r>
          </w:p>
        </w:tc>
        <w:tc>
          <w:tcPr>
            <w:tcW w:w="6061" w:type="dxa"/>
            <w:tcBorders>
              <w:top w:val="single" w:sz="6" w:space="0" w:color="auto"/>
              <w:left w:val="nil"/>
              <w:bottom w:val="single" w:sz="6" w:space="0" w:color="auto"/>
              <w:right w:val="nil"/>
            </w:tcBorders>
          </w:tcPr>
          <w:p w14:paraId="54051678" w14:textId="77777777" w:rsidR="009A1C23" w:rsidRPr="0040545F" w:rsidRDefault="009A1C23" w:rsidP="008A4E68">
            <w:pPr>
              <w:rPr>
                <w:rFonts w:cs="Arial"/>
                <w:szCs w:val="24"/>
                <w:lang w:eastAsia="en-US"/>
              </w:rPr>
            </w:pPr>
          </w:p>
          <w:p w14:paraId="623BEB68" w14:textId="77777777" w:rsidR="009A1C23" w:rsidRPr="0040545F" w:rsidRDefault="009A1C23" w:rsidP="008A4E68">
            <w:pPr>
              <w:rPr>
                <w:rFonts w:cs="Arial"/>
              </w:rPr>
            </w:pPr>
          </w:p>
          <w:p w14:paraId="2FC2F19D" w14:textId="77777777" w:rsidR="009A1C23" w:rsidRPr="0040545F" w:rsidRDefault="009A1C23" w:rsidP="008A4E68">
            <w:pPr>
              <w:jc w:val="both"/>
              <w:rPr>
                <w:rFonts w:cs="Arial"/>
                <w:szCs w:val="24"/>
                <w:lang w:eastAsia="en-US"/>
              </w:rPr>
            </w:pPr>
          </w:p>
        </w:tc>
      </w:tr>
      <w:tr w:rsidR="009A1C23" w:rsidRPr="0040545F" w14:paraId="16C6A48A" w14:textId="77777777" w:rsidTr="008A4E68">
        <w:tc>
          <w:tcPr>
            <w:tcW w:w="2608" w:type="dxa"/>
          </w:tcPr>
          <w:p w14:paraId="166855A8" w14:textId="77777777" w:rsidR="009A1C23" w:rsidRPr="0040545F" w:rsidRDefault="009A1C23" w:rsidP="008A4E68">
            <w:pPr>
              <w:rPr>
                <w:rFonts w:cs="Arial"/>
                <w:szCs w:val="24"/>
                <w:lang w:eastAsia="en-US"/>
              </w:rPr>
            </w:pPr>
          </w:p>
          <w:p w14:paraId="3BAACB66" w14:textId="77777777" w:rsidR="009A1C23" w:rsidRPr="0040545F" w:rsidRDefault="009A1C23" w:rsidP="008A4E68">
            <w:pPr>
              <w:jc w:val="both"/>
              <w:rPr>
                <w:rFonts w:cs="Arial"/>
                <w:szCs w:val="24"/>
                <w:lang w:eastAsia="en-US"/>
              </w:rPr>
            </w:pPr>
            <w:r w:rsidRPr="0040545F">
              <w:rPr>
                <w:rFonts w:cs="Arial"/>
              </w:rPr>
              <w:t>Moj prejšnji priimek se je glasil:</w:t>
            </w:r>
          </w:p>
        </w:tc>
        <w:tc>
          <w:tcPr>
            <w:tcW w:w="6061" w:type="dxa"/>
            <w:tcBorders>
              <w:top w:val="single" w:sz="6" w:space="0" w:color="auto"/>
              <w:left w:val="nil"/>
              <w:bottom w:val="single" w:sz="6" w:space="0" w:color="auto"/>
              <w:right w:val="nil"/>
            </w:tcBorders>
          </w:tcPr>
          <w:p w14:paraId="2249D8D4" w14:textId="77777777" w:rsidR="009A1C23" w:rsidRPr="0040545F" w:rsidRDefault="009A1C23" w:rsidP="008A4E68">
            <w:pPr>
              <w:rPr>
                <w:rFonts w:cs="Arial"/>
                <w:szCs w:val="24"/>
                <w:lang w:eastAsia="en-US"/>
              </w:rPr>
            </w:pPr>
          </w:p>
          <w:p w14:paraId="06100F84" w14:textId="77777777" w:rsidR="009A1C23" w:rsidRPr="0040545F" w:rsidRDefault="009A1C23" w:rsidP="008A4E68">
            <w:pPr>
              <w:rPr>
                <w:rFonts w:cs="Arial"/>
              </w:rPr>
            </w:pPr>
          </w:p>
          <w:p w14:paraId="312FEDE8" w14:textId="77777777" w:rsidR="009A1C23" w:rsidRPr="0040545F" w:rsidRDefault="009A1C23" w:rsidP="008A4E68">
            <w:pPr>
              <w:jc w:val="both"/>
              <w:rPr>
                <w:rFonts w:cs="Arial"/>
                <w:szCs w:val="24"/>
                <w:lang w:eastAsia="en-US"/>
              </w:rPr>
            </w:pPr>
          </w:p>
        </w:tc>
      </w:tr>
    </w:tbl>
    <w:p w14:paraId="5DA31201"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3F6A254"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9A1C23" w:rsidRPr="0040545F" w14:paraId="5A103F05" w14:textId="77777777" w:rsidTr="008A4E68">
        <w:tc>
          <w:tcPr>
            <w:tcW w:w="5204" w:type="dxa"/>
            <w:hideMark/>
          </w:tcPr>
          <w:p w14:paraId="37BE54EC" w14:textId="77777777" w:rsidR="009A1C23" w:rsidRPr="0040545F" w:rsidRDefault="009A1C23" w:rsidP="008A4E68">
            <w:pPr>
              <w:spacing w:line="360" w:lineRule="auto"/>
              <w:rPr>
                <w:rFonts w:cs="Arial"/>
                <w:szCs w:val="24"/>
                <w:lang w:eastAsia="en-US"/>
              </w:rPr>
            </w:pPr>
            <w:r w:rsidRPr="0040545F">
              <w:rPr>
                <w:rFonts w:cs="Arial"/>
              </w:rPr>
              <w:t>Kraj in datum:</w:t>
            </w:r>
          </w:p>
          <w:p w14:paraId="1BCCA47F" w14:textId="77777777" w:rsidR="009A1C23" w:rsidRPr="0040545F" w:rsidRDefault="009A1C23" w:rsidP="008A4E68">
            <w:pPr>
              <w:spacing w:line="360" w:lineRule="auto"/>
              <w:jc w:val="both"/>
              <w:rPr>
                <w:rFonts w:cs="Arial"/>
                <w:szCs w:val="24"/>
                <w:lang w:eastAsia="en-US"/>
              </w:rPr>
            </w:pPr>
            <w:r w:rsidRPr="0040545F">
              <w:rPr>
                <w:rFonts w:cs="Arial"/>
              </w:rPr>
              <w:t>___________________________</w:t>
            </w:r>
          </w:p>
        </w:tc>
        <w:tc>
          <w:tcPr>
            <w:tcW w:w="4084" w:type="dxa"/>
            <w:hideMark/>
          </w:tcPr>
          <w:p w14:paraId="14CF6FE9" w14:textId="77777777" w:rsidR="009A1C23" w:rsidRPr="0040545F" w:rsidRDefault="009A1C23" w:rsidP="008A4E68">
            <w:pPr>
              <w:spacing w:line="360" w:lineRule="auto"/>
              <w:rPr>
                <w:rFonts w:cs="Arial"/>
                <w:szCs w:val="24"/>
                <w:lang w:eastAsia="en-US"/>
              </w:rPr>
            </w:pPr>
            <w:r w:rsidRPr="0040545F">
              <w:rPr>
                <w:rFonts w:cs="Arial"/>
              </w:rPr>
              <w:t>Pooblastitelj:</w:t>
            </w:r>
          </w:p>
          <w:p w14:paraId="7504F3F7" w14:textId="77777777" w:rsidR="009A1C23" w:rsidRPr="0040545F" w:rsidRDefault="009A1C23" w:rsidP="008A4E68">
            <w:pPr>
              <w:spacing w:line="360" w:lineRule="auto"/>
              <w:jc w:val="both"/>
              <w:rPr>
                <w:rFonts w:cs="Arial"/>
                <w:szCs w:val="24"/>
                <w:lang w:eastAsia="en-US"/>
              </w:rPr>
            </w:pPr>
            <w:r w:rsidRPr="0040545F">
              <w:rPr>
                <w:rFonts w:cs="Arial"/>
              </w:rPr>
              <w:t>_______________________________</w:t>
            </w:r>
          </w:p>
        </w:tc>
      </w:tr>
      <w:tr w:rsidR="009A1C23" w:rsidRPr="0040545F" w14:paraId="24943107" w14:textId="77777777" w:rsidTr="008A4E68">
        <w:tc>
          <w:tcPr>
            <w:tcW w:w="5204" w:type="dxa"/>
          </w:tcPr>
          <w:p w14:paraId="3C4E790F" w14:textId="77777777" w:rsidR="009A1C23" w:rsidRPr="0040545F" w:rsidRDefault="009A1C23" w:rsidP="008A4E68">
            <w:pPr>
              <w:spacing w:line="360" w:lineRule="auto"/>
              <w:rPr>
                <w:rFonts w:cs="Arial"/>
                <w:szCs w:val="24"/>
                <w:lang w:eastAsia="en-US"/>
              </w:rPr>
            </w:pPr>
            <w:r w:rsidRPr="0040545F">
              <w:rPr>
                <w:rFonts w:cs="Arial"/>
              </w:rPr>
              <w:t xml:space="preserve">                                                                     Žig:</w:t>
            </w:r>
          </w:p>
          <w:p w14:paraId="298710EA" w14:textId="77777777" w:rsidR="009A1C23" w:rsidRPr="0040545F" w:rsidRDefault="009A1C23" w:rsidP="008A4E68">
            <w:pPr>
              <w:spacing w:line="360" w:lineRule="auto"/>
              <w:jc w:val="both"/>
              <w:rPr>
                <w:rFonts w:cs="Arial"/>
                <w:szCs w:val="24"/>
                <w:lang w:eastAsia="en-US"/>
              </w:rPr>
            </w:pPr>
          </w:p>
        </w:tc>
        <w:tc>
          <w:tcPr>
            <w:tcW w:w="4084" w:type="dxa"/>
          </w:tcPr>
          <w:p w14:paraId="3DA09A07" w14:textId="77777777" w:rsidR="009A1C23" w:rsidRPr="0040545F" w:rsidRDefault="009A1C23" w:rsidP="008A4E68">
            <w:pPr>
              <w:spacing w:line="360" w:lineRule="auto"/>
              <w:rPr>
                <w:rFonts w:cs="Arial"/>
                <w:szCs w:val="24"/>
                <w:lang w:eastAsia="en-US"/>
              </w:rPr>
            </w:pPr>
          </w:p>
          <w:p w14:paraId="5541E126" w14:textId="77777777" w:rsidR="009A1C23" w:rsidRPr="0040545F" w:rsidRDefault="009A1C23" w:rsidP="008A4E68">
            <w:pPr>
              <w:spacing w:line="360" w:lineRule="auto"/>
              <w:rPr>
                <w:rFonts w:cs="Arial"/>
              </w:rPr>
            </w:pPr>
            <w:r w:rsidRPr="0040545F">
              <w:rPr>
                <w:rFonts w:cs="Arial"/>
              </w:rPr>
              <w:t>Podpis:</w:t>
            </w:r>
          </w:p>
          <w:p w14:paraId="5B674A24" w14:textId="77777777" w:rsidR="009A1C23" w:rsidRPr="0040545F" w:rsidRDefault="009A1C23" w:rsidP="008A4E68">
            <w:pPr>
              <w:spacing w:line="360" w:lineRule="auto"/>
              <w:jc w:val="both"/>
              <w:rPr>
                <w:rFonts w:cs="Arial"/>
                <w:szCs w:val="24"/>
                <w:lang w:eastAsia="en-US"/>
              </w:rPr>
            </w:pPr>
            <w:r w:rsidRPr="0040545F">
              <w:rPr>
                <w:rFonts w:cs="Arial"/>
              </w:rPr>
              <w:t>_______________________________</w:t>
            </w:r>
          </w:p>
        </w:tc>
      </w:tr>
    </w:tbl>
    <w:p w14:paraId="6429AD3C"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pPr>
    </w:p>
    <w:p w14:paraId="2DE7D2E1" w14:textId="77777777" w:rsidR="009A1C23"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pPr>
    </w:p>
    <w:p w14:paraId="3191D3C9" w14:textId="77777777" w:rsidR="009A1C23" w:rsidRPr="0040545F" w:rsidRDefault="009A1C23" w:rsidP="009A1C2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40545F">
        <w:t>*(V primeru, da ima ponudnik več zakonitih zastopnikov, izpolni ustrezno število soglasij).</w:t>
      </w:r>
    </w:p>
    <w:p w14:paraId="42769BE3" w14:textId="77777777" w:rsidR="009A1C23" w:rsidRDefault="009A1C23">
      <w:pPr>
        <w:rPr>
          <w:b/>
          <w:sz w:val="24"/>
        </w:rPr>
      </w:pPr>
      <w:r>
        <w:rPr>
          <w:b/>
          <w:sz w:val="24"/>
        </w:rPr>
        <w:br w:type="page"/>
      </w:r>
    </w:p>
    <w:p w14:paraId="5B473372" w14:textId="77777777" w:rsidR="009A1C23" w:rsidRPr="0040545F" w:rsidRDefault="009A1C23" w:rsidP="009A1C23">
      <w:pPr>
        <w:rPr>
          <w:b/>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A4E68" w:rsidRPr="0040545F" w14:paraId="32E9A027" w14:textId="77777777" w:rsidTr="008A4E68">
        <w:tc>
          <w:tcPr>
            <w:tcW w:w="1740" w:type="dxa"/>
            <w:tcBorders>
              <w:top w:val="single" w:sz="4" w:space="0" w:color="000000"/>
              <w:left w:val="single" w:sz="4" w:space="0" w:color="000000"/>
              <w:bottom w:val="single" w:sz="4" w:space="0" w:color="000000"/>
              <w:right w:val="single" w:sz="4" w:space="0" w:color="000000"/>
            </w:tcBorders>
            <w:vAlign w:val="center"/>
            <w:hideMark/>
          </w:tcPr>
          <w:p w14:paraId="558D9067" w14:textId="77777777" w:rsidR="008A4E68" w:rsidRPr="0040545F" w:rsidRDefault="008A4E68" w:rsidP="008A4E68">
            <w:pPr>
              <w:jc w:val="both"/>
              <w:rPr>
                <w:b/>
                <w:szCs w:val="24"/>
                <w:lang w:eastAsia="en-US"/>
              </w:rPr>
            </w:pPr>
            <w:r w:rsidRPr="0040545F">
              <w:rPr>
                <w:b/>
              </w:rPr>
              <w:t xml:space="preserve">Obrazec št. </w:t>
            </w:r>
            <w:r>
              <w:rPr>
                <w:b/>
              </w:rPr>
              <w:t>7</w:t>
            </w:r>
          </w:p>
        </w:tc>
      </w:tr>
    </w:tbl>
    <w:p w14:paraId="47B1BEC0" w14:textId="77777777" w:rsidR="009A1C23" w:rsidRDefault="009A1C23" w:rsidP="009A1C23">
      <w:pPr>
        <w:rPr>
          <w:b/>
        </w:rPr>
      </w:pPr>
    </w:p>
    <w:p w14:paraId="08EFA9A4" w14:textId="77777777" w:rsidR="00035CED" w:rsidRDefault="00035CED" w:rsidP="00035CED">
      <w:pPr>
        <w:rPr>
          <w:lang w:eastAsia="en-US"/>
        </w:rPr>
      </w:pPr>
    </w:p>
    <w:p w14:paraId="6D4B9C8B" w14:textId="77777777" w:rsidR="00035CED" w:rsidRDefault="00035CED" w:rsidP="00035CED">
      <w:pPr>
        <w:jc w:val="center"/>
        <w:rPr>
          <w:b/>
          <w:sz w:val="24"/>
        </w:rPr>
      </w:pPr>
      <w:r>
        <w:rPr>
          <w:b/>
          <w:sz w:val="24"/>
        </w:rPr>
        <w:t>VZOREC BANČNE GARANCIJE ZA DOBRO IZVEDBO POGODBENIH OBVEZNOSTI</w:t>
      </w:r>
    </w:p>
    <w:p w14:paraId="08C16188" w14:textId="77777777" w:rsidR="00035CED" w:rsidRDefault="00035CED" w:rsidP="00035CED"/>
    <w:p w14:paraId="7DC75A92" w14:textId="77777777" w:rsidR="00035CED" w:rsidRDefault="00035CED" w:rsidP="00035CED"/>
    <w:tbl>
      <w:tblPr>
        <w:tblW w:w="9285" w:type="dxa"/>
        <w:tblLayout w:type="fixed"/>
        <w:tblLook w:val="04A0" w:firstRow="1" w:lastRow="0" w:firstColumn="1" w:lastColumn="0" w:noHBand="0" w:noVBand="1"/>
      </w:tblPr>
      <w:tblGrid>
        <w:gridCol w:w="2035"/>
        <w:gridCol w:w="7250"/>
      </w:tblGrid>
      <w:tr w:rsidR="00035CED" w14:paraId="0D8FACCA" w14:textId="77777777" w:rsidTr="00035CED">
        <w:tc>
          <w:tcPr>
            <w:tcW w:w="1701" w:type="dxa"/>
          </w:tcPr>
          <w:p w14:paraId="63EA8DC5" w14:textId="77777777" w:rsidR="00035CED" w:rsidRDefault="00035CED">
            <w:pPr>
              <w:rPr>
                <w:rFonts w:cs="Arial"/>
                <w:szCs w:val="24"/>
                <w:lang w:eastAsia="en-US"/>
              </w:rPr>
            </w:pPr>
          </w:p>
          <w:p w14:paraId="384DACC9" w14:textId="77777777" w:rsidR="00035CED" w:rsidRDefault="00035CED">
            <w:pPr>
              <w:jc w:val="both"/>
              <w:rPr>
                <w:rFonts w:cs="Arial"/>
                <w:szCs w:val="24"/>
                <w:lang w:eastAsia="en-US"/>
              </w:rPr>
            </w:pPr>
            <w:r>
              <w:t>Naziv banke</w:t>
            </w:r>
            <w:r>
              <w:rPr>
                <w:rFonts w:cs="Arial"/>
              </w:rPr>
              <w:t>:</w:t>
            </w:r>
          </w:p>
        </w:tc>
        <w:tc>
          <w:tcPr>
            <w:tcW w:w="6061" w:type="dxa"/>
            <w:tcBorders>
              <w:top w:val="nil"/>
              <w:left w:val="nil"/>
              <w:bottom w:val="single" w:sz="6" w:space="0" w:color="auto"/>
              <w:right w:val="nil"/>
            </w:tcBorders>
          </w:tcPr>
          <w:p w14:paraId="16EA7C47" w14:textId="77777777" w:rsidR="00035CED" w:rsidRDefault="00035CED">
            <w:pPr>
              <w:rPr>
                <w:rFonts w:cs="Arial"/>
                <w:szCs w:val="24"/>
                <w:lang w:eastAsia="en-US"/>
              </w:rPr>
            </w:pPr>
          </w:p>
          <w:p w14:paraId="3CAE80CA" w14:textId="77777777" w:rsidR="00035CED" w:rsidRDefault="00035CED">
            <w:pPr>
              <w:jc w:val="both"/>
              <w:rPr>
                <w:rFonts w:cs="Arial"/>
                <w:szCs w:val="24"/>
                <w:lang w:eastAsia="en-US"/>
              </w:rPr>
            </w:pPr>
          </w:p>
        </w:tc>
      </w:tr>
      <w:tr w:rsidR="00035CED" w14:paraId="464B86D7" w14:textId="77777777" w:rsidTr="00035CED">
        <w:tc>
          <w:tcPr>
            <w:tcW w:w="1701" w:type="dxa"/>
          </w:tcPr>
          <w:p w14:paraId="5BE467F8" w14:textId="77777777" w:rsidR="00035CED" w:rsidRDefault="00035CED">
            <w:pPr>
              <w:rPr>
                <w:rFonts w:cs="Arial"/>
                <w:szCs w:val="24"/>
                <w:lang w:eastAsia="en-US"/>
              </w:rPr>
            </w:pPr>
          </w:p>
          <w:p w14:paraId="647583D6" w14:textId="77777777" w:rsidR="00035CED" w:rsidRDefault="00035CED">
            <w:pPr>
              <w:jc w:val="both"/>
              <w:rPr>
                <w:rFonts w:cs="Arial"/>
                <w:szCs w:val="24"/>
                <w:lang w:eastAsia="en-US"/>
              </w:rPr>
            </w:pPr>
            <w:r>
              <w:t>Kraj in datum</w:t>
            </w:r>
            <w:r>
              <w:rPr>
                <w:rFonts w:cs="Arial"/>
              </w:rPr>
              <w:t>:</w:t>
            </w:r>
          </w:p>
        </w:tc>
        <w:tc>
          <w:tcPr>
            <w:tcW w:w="6061" w:type="dxa"/>
            <w:tcBorders>
              <w:top w:val="single" w:sz="6" w:space="0" w:color="auto"/>
              <w:left w:val="nil"/>
              <w:bottom w:val="single" w:sz="6" w:space="0" w:color="auto"/>
              <w:right w:val="nil"/>
            </w:tcBorders>
          </w:tcPr>
          <w:p w14:paraId="0B4F946B" w14:textId="77777777" w:rsidR="00035CED" w:rsidRDefault="00035CED">
            <w:pPr>
              <w:rPr>
                <w:rFonts w:cs="Arial"/>
                <w:szCs w:val="24"/>
                <w:lang w:eastAsia="en-US"/>
              </w:rPr>
            </w:pPr>
          </w:p>
          <w:p w14:paraId="06FD8106" w14:textId="77777777" w:rsidR="00035CED" w:rsidRDefault="00035CED">
            <w:pPr>
              <w:jc w:val="both"/>
              <w:rPr>
                <w:rFonts w:cs="Arial"/>
                <w:szCs w:val="24"/>
                <w:lang w:eastAsia="en-US"/>
              </w:rPr>
            </w:pPr>
          </w:p>
        </w:tc>
      </w:tr>
      <w:tr w:rsidR="00035CED" w14:paraId="40D4A254" w14:textId="77777777" w:rsidTr="00035CED">
        <w:tc>
          <w:tcPr>
            <w:tcW w:w="1701" w:type="dxa"/>
          </w:tcPr>
          <w:p w14:paraId="5A80C0C4" w14:textId="77777777" w:rsidR="00035CED" w:rsidRDefault="00035CED">
            <w:pPr>
              <w:rPr>
                <w:rFonts w:cs="Arial"/>
                <w:szCs w:val="24"/>
                <w:lang w:eastAsia="en-US"/>
              </w:rPr>
            </w:pPr>
          </w:p>
          <w:p w14:paraId="1870172B" w14:textId="77777777" w:rsidR="00035CED" w:rsidRDefault="00035CED">
            <w:pPr>
              <w:jc w:val="both"/>
              <w:rPr>
                <w:rFonts w:cs="Arial"/>
                <w:szCs w:val="24"/>
                <w:lang w:eastAsia="en-US"/>
              </w:rPr>
            </w:pPr>
            <w:r>
              <w:t>Upravičenec</w:t>
            </w:r>
            <w:r>
              <w:rPr>
                <w:rFonts w:cs="Arial"/>
              </w:rPr>
              <w:t>:</w:t>
            </w:r>
          </w:p>
        </w:tc>
        <w:tc>
          <w:tcPr>
            <w:tcW w:w="6061" w:type="dxa"/>
            <w:tcBorders>
              <w:top w:val="single" w:sz="6" w:space="0" w:color="auto"/>
              <w:left w:val="nil"/>
              <w:bottom w:val="nil"/>
              <w:right w:val="nil"/>
            </w:tcBorders>
          </w:tcPr>
          <w:p w14:paraId="1F3578AE" w14:textId="77777777" w:rsidR="00035CED" w:rsidRDefault="00035CED">
            <w:pPr>
              <w:rPr>
                <w:rFonts w:cs="Arial"/>
                <w:szCs w:val="24"/>
                <w:lang w:eastAsia="en-US"/>
              </w:rPr>
            </w:pPr>
          </w:p>
          <w:p w14:paraId="61637D8E" w14:textId="77777777" w:rsidR="00035CED" w:rsidRDefault="00035CED">
            <w:pPr>
              <w:jc w:val="both"/>
              <w:rPr>
                <w:rFonts w:cs="Arial"/>
                <w:szCs w:val="24"/>
                <w:lang w:eastAsia="en-US"/>
              </w:rPr>
            </w:pPr>
          </w:p>
        </w:tc>
      </w:tr>
      <w:tr w:rsidR="00035CED" w14:paraId="724E6703" w14:textId="77777777" w:rsidTr="00035CED">
        <w:tc>
          <w:tcPr>
            <w:tcW w:w="1701" w:type="dxa"/>
          </w:tcPr>
          <w:p w14:paraId="38644004" w14:textId="77777777" w:rsidR="00035CED" w:rsidRDefault="00035CED">
            <w:pPr>
              <w:rPr>
                <w:rFonts w:cs="Arial"/>
                <w:szCs w:val="24"/>
                <w:lang w:eastAsia="en-US"/>
              </w:rPr>
            </w:pPr>
          </w:p>
          <w:p w14:paraId="78F8A893" w14:textId="77777777" w:rsidR="00035CED" w:rsidRDefault="00035CED">
            <w:pPr>
              <w:jc w:val="both"/>
              <w:rPr>
                <w:rFonts w:cs="Arial"/>
                <w:szCs w:val="24"/>
                <w:lang w:eastAsia="en-US"/>
              </w:rPr>
            </w:pPr>
            <w:r>
              <w:t>Garancija št.</w:t>
            </w:r>
            <w:r>
              <w:rPr>
                <w:rFonts w:cs="Arial"/>
              </w:rPr>
              <w:t>:</w:t>
            </w:r>
          </w:p>
        </w:tc>
        <w:tc>
          <w:tcPr>
            <w:tcW w:w="6061" w:type="dxa"/>
            <w:tcBorders>
              <w:top w:val="single" w:sz="6" w:space="0" w:color="auto"/>
              <w:left w:val="nil"/>
              <w:bottom w:val="single" w:sz="6" w:space="0" w:color="auto"/>
              <w:right w:val="nil"/>
            </w:tcBorders>
          </w:tcPr>
          <w:p w14:paraId="76680869" w14:textId="77777777" w:rsidR="00035CED" w:rsidRDefault="00035CED">
            <w:pPr>
              <w:rPr>
                <w:rFonts w:cs="Arial"/>
                <w:szCs w:val="24"/>
                <w:lang w:eastAsia="en-US"/>
              </w:rPr>
            </w:pPr>
          </w:p>
          <w:p w14:paraId="10178B79" w14:textId="77777777" w:rsidR="00035CED" w:rsidRDefault="00035CED">
            <w:pPr>
              <w:jc w:val="both"/>
              <w:rPr>
                <w:rFonts w:cs="Arial"/>
                <w:szCs w:val="24"/>
                <w:lang w:eastAsia="en-US"/>
              </w:rPr>
            </w:pPr>
          </w:p>
        </w:tc>
      </w:tr>
    </w:tbl>
    <w:p w14:paraId="44D2D7EC" w14:textId="77777777" w:rsidR="00035CED" w:rsidRDefault="00035CED" w:rsidP="00035CED">
      <w:pPr>
        <w:pStyle w:val="BodyText3"/>
        <w:rPr>
          <w:rFonts w:cs="Arial"/>
        </w:rPr>
      </w:pPr>
    </w:p>
    <w:p w14:paraId="67B2600F" w14:textId="77777777" w:rsidR="00035CED" w:rsidRDefault="00035CED" w:rsidP="00035CED">
      <w:pPr>
        <w:pStyle w:val="BodyText3"/>
        <w:rPr>
          <w:rFonts w:cs="Arial"/>
        </w:rPr>
      </w:pPr>
    </w:p>
    <w:p w14:paraId="411C0BCC" w14:textId="77777777" w:rsidR="00035CED" w:rsidRDefault="00035CED" w:rsidP="00035CED">
      <w:pPr>
        <w:rPr>
          <w:rFonts w:cs="Arial"/>
        </w:rPr>
      </w:pPr>
      <w:r>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F209D1" w:rsidRPr="00813A52">
        <w:rPr>
          <w:rFonts w:cs="Arial"/>
          <w:b/>
        </w:rPr>
        <w:t>Najem PET/CT skenerja s pripadajočo opremo, ureditvijo prostora ter preureditvijo čakalnice</w:t>
      </w:r>
      <w:r>
        <w:rPr>
          <w:rFonts w:cs="Arial"/>
        </w:rPr>
        <w:t>« je izvajalec dolžan opraviti naslednje storitve</w:t>
      </w:r>
    </w:p>
    <w:p w14:paraId="6BFD5D9C" w14:textId="77777777" w:rsidR="00035CED" w:rsidRDefault="00035CED" w:rsidP="00035C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14:paraId="71FD14F7" w14:textId="77777777" w:rsidR="00035CED" w:rsidRDefault="00035CED" w:rsidP="00035C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14:paraId="151A4C22" w14:textId="77777777" w:rsidR="00035CED" w:rsidRDefault="00035CED" w:rsidP="00035C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14:paraId="2CE76655" w14:textId="77777777" w:rsidR="00035CED" w:rsidRDefault="00035CED" w:rsidP="00035CED">
      <w:pPr>
        <w:pStyle w:val="BodyText3"/>
        <w:rPr>
          <w:rFonts w:cs="Arial"/>
        </w:rPr>
      </w:pPr>
      <w:r>
        <w:rPr>
          <w:rFonts w:cs="Arial"/>
        </w:rPr>
        <w:t>v skupni vrednosti __________________ €, z besedo ________________________, v roku (datum, dni, mesecev) v obsegu in kvaliteti, opredeljeni v citirani pogodbi.</w:t>
      </w:r>
    </w:p>
    <w:p w14:paraId="444D8446" w14:textId="77777777" w:rsidR="00035CED" w:rsidRDefault="00035CED" w:rsidP="00035CED">
      <w:pPr>
        <w:pStyle w:val="BodyText3"/>
        <w:rPr>
          <w:rFonts w:cs="Arial"/>
        </w:rPr>
      </w:pPr>
    </w:p>
    <w:p w14:paraId="6CD85083" w14:textId="77777777" w:rsidR="00035CED" w:rsidRDefault="00035CED" w:rsidP="00035C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41959EB0" w14:textId="77777777" w:rsidR="00035CED" w:rsidRDefault="00035CED" w:rsidP="00035CED">
      <w:pPr>
        <w:pStyle w:val="BodyText3"/>
        <w:rPr>
          <w:rFonts w:cs="Arial"/>
        </w:rPr>
      </w:pPr>
    </w:p>
    <w:p w14:paraId="23F58B66" w14:textId="77777777" w:rsidR="00035CED" w:rsidRDefault="00035CED" w:rsidP="00035CED">
      <w:pPr>
        <w:pStyle w:val="BodyText3"/>
        <w:rPr>
          <w:rFonts w:cs="Arial"/>
        </w:rPr>
      </w:pPr>
      <w:r>
        <w:rPr>
          <w:rFonts w:cs="Arial"/>
        </w:rPr>
        <w:t>Zahtevek za unovčitev garancije mora biti predložen banki in mora vsebovati:</w:t>
      </w:r>
    </w:p>
    <w:p w14:paraId="1DF18A25" w14:textId="77777777" w:rsidR="00035CED" w:rsidRDefault="00035CED" w:rsidP="00DA38E0">
      <w:pPr>
        <w:pStyle w:val="StyleJustified"/>
        <w:numPr>
          <w:ilvl w:val="0"/>
          <w:numId w:val="5"/>
        </w:numPr>
        <w:tabs>
          <w:tab w:val="num" w:pos="0"/>
        </w:tabs>
      </w:pPr>
      <w:r>
        <w:t>originalno pismo upravičenca garancije za unovčenje garancije v skladu z zgornjim odstavkom</w:t>
      </w:r>
    </w:p>
    <w:p w14:paraId="564D68DC" w14:textId="77777777" w:rsidR="00035CED" w:rsidRDefault="00035CED" w:rsidP="00DA38E0">
      <w:pPr>
        <w:pStyle w:val="StyleJustified"/>
        <w:numPr>
          <w:ilvl w:val="0"/>
          <w:numId w:val="6"/>
        </w:numPr>
      </w:pPr>
      <w:r>
        <w:t>original garancije št. _______/_______.</w:t>
      </w:r>
    </w:p>
    <w:p w14:paraId="72BC9B55" w14:textId="77777777" w:rsidR="00035CED" w:rsidRDefault="00035CED" w:rsidP="00035CED">
      <w:pPr>
        <w:pStyle w:val="BodyText3"/>
        <w:rPr>
          <w:rFonts w:cs="Arial"/>
        </w:rPr>
      </w:pPr>
    </w:p>
    <w:p w14:paraId="489FFCCC" w14:textId="77777777" w:rsidR="00035CED" w:rsidRDefault="00035CED" w:rsidP="00035CED">
      <w:pPr>
        <w:pStyle w:val="BodyText3"/>
        <w:rPr>
          <w:rFonts w:cs="Arial"/>
        </w:rPr>
      </w:pPr>
      <w:r>
        <w:rPr>
          <w:rFonts w:cs="Arial"/>
        </w:rPr>
        <w:t>Ta garancija se znižuje za vsak, po tej garanciji unovčeni znesek.</w:t>
      </w:r>
    </w:p>
    <w:p w14:paraId="3CB1EDC2" w14:textId="77777777" w:rsidR="00035CED" w:rsidRDefault="00035CED" w:rsidP="00035CED">
      <w:pPr>
        <w:pStyle w:val="BodyText3"/>
        <w:rPr>
          <w:rFonts w:cs="Arial"/>
        </w:rPr>
      </w:pPr>
    </w:p>
    <w:p w14:paraId="10FB088A" w14:textId="77777777" w:rsidR="00035CED" w:rsidRDefault="00035CED" w:rsidP="00035CED">
      <w:pPr>
        <w:pStyle w:val="BodyText3"/>
        <w:rPr>
          <w:rFonts w:cs="Arial"/>
        </w:rPr>
      </w:pPr>
      <w:r>
        <w:rPr>
          <w:rFonts w:cs="Arial"/>
        </w:rPr>
        <w:t xml:space="preserve">Ta garancija velja vsaj še 30 dni po preteku veljavnosti pogodbe, vendar najkasneje do ……. Po poteku navedenega roka garancija ne velja več in naša obveznost avtomatično ugasne, ne glede na to, ali je garancija vrnjena. </w:t>
      </w:r>
    </w:p>
    <w:p w14:paraId="0983608A" w14:textId="77777777" w:rsidR="00035CED" w:rsidRDefault="00035CED" w:rsidP="00035CED">
      <w:pPr>
        <w:pStyle w:val="BodyText3"/>
        <w:rPr>
          <w:rFonts w:cs="Arial"/>
        </w:rPr>
      </w:pPr>
    </w:p>
    <w:p w14:paraId="101B4FC6" w14:textId="77777777" w:rsidR="00035CED" w:rsidRDefault="00035CED" w:rsidP="00035CED">
      <w:pPr>
        <w:pStyle w:val="BodyText3"/>
        <w:rPr>
          <w:rFonts w:cs="Arial"/>
        </w:rPr>
      </w:pPr>
      <w:r>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02D016E8" w14:textId="77777777" w:rsidR="00035CED" w:rsidRDefault="00035CED" w:rsidP="00035CED">
      <w:pPr>
        <w:pStyle w:val="BodyText3"/>
        <w:rPr>
          <w:rFonts w:cs="Arial"/>
        </w:rPr>
      </w:pPr>
      <w:r>
        <w:rPr>
          <w:rFonts w:cs="Arial"/>
        </w:rPr>
        <w:t>Ta garancija ni prenosljiva.</w:t>
      </w:r>
    </w:p>
    <w:p w14:paraId="040B69B3" w14:textId="77777777" w:rsidR="00035CED" w:rsidRDefault="00035CED" w:rsidP="00035CED">
      <w:pPr>
        <w:pStyle w:val="BodyText3"/>
        <w:rPr>
          <w:rFonts w:cs="Arial"/>
        </w:rPr>
      </w:pPr>
      <w:r>
        <w:rPr>
          <w:rFonts w:cs="Arial"/>
        </w:rPr>
        <w:t>Morebitne spore med upravičencem in banko rešuje stvarno pristojno sodišče.</w:t>
      </w:r>
    </w:p>
    <w:p w14:paraId="44E299F9" w14:textId="77777777" w:rsidR="00035CED" w:rsidRDefault="00035CED" w:rsidP="00035CED">
      <w:pPr>
        <w:pStyle w:val="BodyText3"/>
        <w:rPr>
          <w:rFonts w:cs="Arial"/>
        </w:rPr>
      </w:pPr>
    </w:p>
    <w:p w14:paraId="4439BACB" w14:textId="77777777" w:rsidR="00035CED" w:rsidRDefault="00035CED" w:rsidP="00035CED">
      <w:pPr>
        <w:pStyle w:val="BodyText3"/>
        <w:rPr>
          <w:rFonts w:cs="Arial"/>
        </w:rPr>
      </w:pPr>
    </w:p>
    <w:p w14:paraId="75BFC407" w14:textId="77777777" w:rsidR="00035CED" w:rsidRDefault="00035CED" w:rsidP="00035CED">
      <w:pPr>
        <w:pStyle w:val="BodyText3"/>
        <w:rPr>
          <w:rFonts w:cs="Arial"/>
        </w:rPr>
      </w:pPr>
    </w:p>
    <w:tbl>
      <w:tblPr>
        <w:tblW w:w="9285" w:type="dxa"/>
        <w:tblLayout w:type="fixed"/>
        <w:tblLook w:val="04A0" w:firstRow="1" w:lastRow="0" w:firstColumn="1" w:lastColumn="0" w:noHBand="0" w:noVBand="1"/>
      </w:tblPr>
      <w:tblGrid>
        <w:gridCol w:w="5202"/>
        <w:gridCol w:w="4083"/>
      </w:tblGrid>
      <w:tr w:rsidR="00035CED" w14:paraId="1346CC7F" w14:textId="77777777" w:rsidTr="00F209D1">
        <w:tc>
          <w:tcPr>
            <w:tcW w:w="5202" w:type="dxa"/>
            <w:hideMark/>
          </w:tcPr>
          <w:p w14:paraId="58D028EB" w14:textId="77777777" w:rsidR="00035CED" w:rsidRDefault="00035CED">
            <w:pPr>
              <w:spacing w:line="360" w:lineRule="auto"/>
              <w:rPr>
                <w:rFonts w:cs="Arial"/>
                <w:szCs w:val="24"/>
                <w:lang w:eastAsia="en-US"/>
              </w:rPr>
            </w:pPr>
            <w:r>
              <w:rPr>
                <w:rFonts w:cs="Arial"/>
              </w:rPr>
              <w:t>Kraj in datum:</w:t>
            </w:r>
          </w:p>
          <w:p w14:paraId="44BE9A42" w14:textId="77777777" w:rsidR="00035CED" w:rsidRDefault="00035CED">
            <w:pPr>
              <w:spacing w:line="360" w:lineRule="auto"/>
              <w:jc w:val="both"/>
              <w:rPr>
                <w:rFonts w:cs="Arial"/>
                <w:szCs w:val="24"/>
                <w:lang w:eastAsia="en-US"/>
              </w:rPr>
            </w:pPr>
            <w:r>
              <w:rPr>
                <w:rFonts w:cs="Arial"/>
              </w:rPr>
              <w:t>___________________________</w:t>
            </w:r>
          </w:p>
        </w:tc>
        <w:tc>
          <w:tcPr>
            <w:tcW w:w="4083" w:type="dxa"/>
            <w:hideMark/>
          </w:tcPr>
          <w:p w14:paraId="5F30BC7A" w14:textId="77777777" w:rsidR="00035CED" w:rsidRDefault="00035CED">
            <w:pPr>
              <w:spacing w:line="360" w:lineRule="auto"/>
              <w:rPr>
                <w:rFonts w:cs="Arial"/>
                <w:szCs w:val="24"/>
                <w:lang w:eastAsia="en-US"/>
              </w:rPr>
            </w:pPr>
            <w:r>
              <w:rPr>
                <w:rFonts w:cs="Arial"/>
              </w:rPr>
              <w:t>Banka:</w:t>
            </w:r>
          </w:p>
          <w:p w14:paraId="6BBB80BD" w14:textId="77777777" w:rsidR="00035CED" w:rsidRDefault="00035CED">
            <w:pPr>
              <w:spacing w:line="360" w:lineRule="auto"/>
              <w:jc w:val="both"/>
              <w:rPr>
                <w:rFonts w:cs="Arial"/>
                <w:szCs w:val="24"/>
                <w:lang w:eastAsia="en-US"/>
              </w:rPr>
            </w:pPr>
            <w:r>
              <w:rPr>
                <w:rFonts w:cs="Arial"/>
              </w:rPr>
              <w:t>_______________________________</w:t>
            </w:r>
          </w:p>
        </w:tc>
      </w:tr>
      <w:tr w:rsidR="00035CED" w14:paraId="77A93476" w14:textId="77777777" w:rsidTr="00F209D1">
        <w:tc>
          <w:tcPr>
            <w:tcW w:w="5202" w:type="dxa"/>
          </w:tcPr>
          <w:p w14:paraId="1E1FE51A" w14:textId="77777777" w:rsidR="00C03DDC" w:rsidRDefault="00C03DDC">
            <w:pPr>
              <w:spacing w:line="360" w:lineRule="auto"/>
              <w:jc w:val="both"/>
              <w:rPr>
                <w:rFonts w:cs="Arial"/>
                <w:szCs w:val="24"/>
                <w:lang w:eastAsia="en-US"/>
              </w:rPr>
            </w:pPr>
          </w:p>
        </w:tc>
        <w:tc>
          <w:tcPr>
            <w:tcW w:w="4083" w:type="dxa"/>
          </w:tcPr>
          <w:p w14:paraId="48A4DC6E" w14:textId="77777777" w:rsidR="00035CED" w:rsidRDefault="00035CED">
            <w:pPr>
              <w:spacing w:line="360" w:lineRule="auto"/>
              <w:jc w:val="both"/>
              <w:rPr>
                <w:rFonts w:cs="Arial"/>
                <w:szCs w:val="24"/>
                <w:lang w:eastAsia="en-US"/>
              </w:rPr>
            </w:pPr>
          </w:p>
        </w:tc>
      </w:tr>
    </w:tbl>
    <w:p w14:paraId="314E7E2A" w14:textId="77777777" w:rsidR="00C03DDC" w:rsidRDefault="00C03DDC"/>
    <w:p w14:paraId="2B4AEF4B" w14:textId="77777777" w:rsidR="00144C3B" w:rsidRDefault="00144C3B">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03DDC" w14:paraId="2746C262" w14:textId="77777777" w:rsidTr="00BC3B24">
        <w:tc>
          <w:tcPr>
            <w:tcW w:w="1740" w:type="dxa"/>
            <w:tcBorders>
              <w:top w:val="single" w:sz="4" w:space="0" w:color="000000"/>
              <w:left w:val="single" w:sz="4" w:space="0" w:color="000000"/>
              <w:bottom w:val="single" w:sz="4" w:space="0" w:color="000000"/>
              <w:right w:val="single" w:sz="4" w:space="0" w:color="000000"/>
            </w:tcBorders>
            <w:vAlign w:val="center"/>
            <w:hideMark/>
          </w:tcPr>
          <w:p w14:paraId="74CAE882" w14:textId="77777777" w:rsidR="00C03DDC" w:rsidRDefault="00C03DDC" w:rsidP="00BC3B24">
            <w:pPr>
              <w:jc w:val="both"/>
              <w:rPr>
                <w:b/>
                <w:szCs w:val="24"/>
                <w:lang w:eastAsia="en-US"/>
              </w:rPr>
            </w:pPr>
            <w:r>
              <w:rPr>
                <w:b/>
              </w:rPr>
              <w:lastRenderedPageBreak/>
              <w:t>Obrazec št. 7</w:t>
            </w:r>
          </w:p>
        </w:tc>
      </w:tr>
    </w:tbl>
    <w:p w14:paraId="609BE684" w14:textId="77777777" w:rsidR="00C03DDC" w:rsidRDefault="00C03DDC" w:rsidP="00C03DDC">
      <w:pPr>
        <w:rPr>
          <w:lang w:eastAsia="en-US"/>
        </w:rPr>
      </w:pPr>
    </w:p>
    <w:p w14:paraId="57E749A4" w14:textId="77777777" w:rsidR="00C03DDC" w:rsidRPr="00144C3B" w:rsidRDefault="00C03DDC" w:rsidP="00C03DDC">
      <w:pPr>
        <w:jc w:val="center"/>
        <w:rPr>
          <w:b/>
          <w:sz w:val="24"/>
        </w:rPr>
      </w:pPr>
      <w:r w:rsidRPr="00144C3B">
        <w:rPr>
          <w:b/>
          <w:sz w:val="24"/>
        </w:rPr>
        <w:t>VZOREC BANČNE GARANCIJE ZA ODPRAVO NAPAK V GARANCIJSKEM ROKU</w:t>
      </w:r>
    </w:p>
    <w:p w14:paraId="5F0103CD" w14:textId="77777777" w:rsidR="00C03DDC" w:rsidRPr="00144C3B" w:rsidRDefault="00C03DDC" w:rsidP="00C03DDC"/>
    <w:p w14:paraId="44FBA68A" w14:textId="77777777" w:rsidR="00C03DDC" w:rsidRPr="00144C3B" w:rsidRDefault="00C03DDC" w:rsidP="00C03DDC"/>
    <w:tbl>
      <w:tblPr>
        <w:tblW w:w="9285" w:type="dxa"/>
        <w:tblLayout w:type="fixed"/>
        <w:tblLook w:val="04A0" w:firstRow="1" w:lastRow="0" w:firstColumn="1" w:lastColumn="0" w:noHBand="0" w:noVBand="1"/>
      </w:tblPr>
      <w:tblGrid>
        <w:gridCol w:w="2035"/>
        <w:gridCol w:w="7250"/>
      </w:tblGrid>
      <w:tr w:rsidR="00C03DDC" w:rsidRPr="00144C3B" w14:paraId="7846C887" w14:textId="77777777" w:rsidTr="00BC3B24">
        <w:tc>
          <w:tcPr>
            <w:tcW w:w="1701" w:type="dxa"/>
          </w:tcPr>
          <w:p w14:paraId="0530D886" w14:textId="77777777" w:rsidR="00C03DDC" w:rsidRPr="00144C3B" w:rsidRDefault="00C03DDC" w:rsidP="00BC3B24">
            <w:pPr>
              <w:rPr>
                <w:rFonts w:cs="Arial"/>
                <w:szCs w:val="24"/>
                <w:lang w:eastAsia="en-US"/>
              </w:rPr>
            </w:pPr>
          </w:p>
          <w:p w14:paraId="3DEF3EBB" w14:textId="77777777" w:rsidR="00C03DDC" w:rsidRPr="00144C3B" w:rsidRDefault="00C03DDC" w:rsidP="00BC3B24">
            <w:pPr>
              <w:jc w:val="both"/>
              <w:rPr>
                <w:rFonts w:cs="Arial"/>
                <w:szCs w:val="24"/>
                <w:lang w:eastAsia="en-US"/>
              </w:rPr>
            </w:pPr>
            <w:r w:rsidRPr="00144C3B">
              <w:t>Naziv banke</w:t>
            </w:r>
            <w:r w:rsidRPr="00144C3B">
              <w:rPr>
                <w:rFonts w:cs="Arial"/>
              </w:rPr>
              <w:t>:</w:t>
            </w:r>
          </w:p>
        </w:tc>
        <w:tc>
          <w:tcPr>
            <w:tcW w:w="6061" w:type="dxa"/>
            <w:tcBorders>
              <w:top w:val="nil"/>
              <w:left w:val="nil"/>
              <w:bottom w:val="single" w:sz="6" w:space="0" w:color="auto"/>
              <w:right w:val="nil"/>
            </w:tcBorders>
          </w:tcPr>
          <w:p w14:paraId="1E4672AA" w14:textId="77777777" w:rsidR="00C03DDC" w:rsidRPr="00144C3B" w:rsidRDefault="00C03DDC" w:rsidP="00BC3B24">
            <w:pPr>
              <w:rPr>
                <w:rFonts w:cs="Arial"/>
                <w:szCs w:val="24"/>
                <w:lang w:eastAsia="en-US"/>
              </w:rPr>
            </w:pPr>
          </w:p>
          <w:p w14:paraId="0FA9985C" w14:textId="77777777" w:rsidR="00C03DDC" w:rsidRPr="00144C3B" w:rsidRDefault="00C03DDC" w:rsidP="00BC3B24">
            <w:pPr>
              <w:jc w:val="both"/>
              <w:rPr>
                <w:rFonts w:cs="Arial"/>
                <w:szCs w:val="24"/>
                <w:lang w:eastAsia="en-US"/>
              </w:rPr>
            </w:pPr>
          </w:p>
        </w:tc>
      </w:tr>
      <w:tr w:rsidR="00C03DDC" w:rsidRPr="00144C3B" w14:paraId="16A6CF6D" w14:textId="77777777" w:rsidTr="00BC3B24">
        <w:tc>
          <w:tcPr>
            <w:tcW w:w="1701" w:type="dxa"/>
          </w:tcPr>
          <w:p w14:paraId="4E87CB58" w14:textId="77777777" w:rsidR="00C03DDC" w:rsidRPr="00144C3B" w:rsidRDefault="00C03DDC" w:rsidP="00BC3B24">
            <w:pPr>
              <w:rPr>
                <w:rFonts w:cs="Arial"/>
                <w:szCs w:val="24"/>
                <w:lang w:eastAsia="en-US"/>
              </w:rPr>
            </w:pPr>
          </w:p>
          <w:p w14:paraId="4A90C2D0" w14:textId="77777777" w:rsidR="00C03DDC" w:rsidRPr="00144C3B" w:rsidRDefault="00C03DDC" w:rsidP="00BC3B24">
            <w:pPr>
              <w:jc w:val="both"/>
              <w:rPr>
                <w:rFonts w:cs="Arial"/>
                <w:szCs w:val="24"/>
                <w:lang w:eastAsia="en-US"/>
              </w:rPr>
            </w:pPr>
            <w:r w:rsidRPr="00144C3B">
              <w:t>Kraj in datum</w:t>
            </w:r>
            <w:r w:rsidRPr="00144C3B">
              <w:rPr>
                <w:rFonts w:cs="Arial"/>
              </w:rPr>
              <w:t>:</w:t>
            </w:r>
          </w:p>
        </w:tc>
        <w:tc>
          <w:tcPr>
            <w:tcW w:w="6061" w:type="dxa"/>
            <w:tcBorders>
              <w:top w:val="single" w:sz="6" w:space="0" w:color="auto"/>
              <w:left w:val="nil"/>
              <w:bottom w:val="single" w:sz="6" w:space="0" w:color="auto"/>
              <w:right w:val="nil"/>
            </w:tcBorders>
          </w:tcPr>
          <w:p w14:paraId="2E8E8938" w14:textId="77777777" w:rsidR="00C03DDC" w:rsidRPr="00144C3B" w:rsidRDefault="00C03DDC" w:rsidP="00BC3B24">
            <w:pPr>
              <w:rPr>
                <w:rFonts w:cs="Arial"/>
                <w:szCs w:val="24"/>
                <w:lang w:eastAsia="en-US"/>
              </w:rPr>
            </w:pPr>
          </w:p>
          <w:p w14:paraId="2D32F326" w14:textId="77777777" w:rsidR="00C03DDC" w:rsidRPr="00144C3B" w:rsidRDefault="00C03DDC" w:rsidP="00BC3B24">
            <w:pPr>
              <w:jc w:val="both"/>
              <w:rPr>
                <w:rFonts w:cs="Arial"/>
                <w:szCs w:val="24"/>
                <w:lang w:eastAsia="en-US"/>
              </w:rPr>
            </w:pPr>
          </w:p>
        </w:tc>
      </w:tr>
      <w:tr w:rsidR="00C03DDC" w:rsidRPr="00144C3B" w14:paraId="4076E6C8" w14:textId="77777777" w:rsidTr="00BC3B24">
        <w:tc>
          <w:tcPr>
            <w:tcW w:w="1701" w:type="dxa"/>
          </w:tcPr>
          <w:p w14:paraId="18703B2D" w14:textId="77777777" w:rsidR="00C03DDC" w:rsidRPr="00144C3B" w:rsidRDefault="00C03DDC" w:rsidP="00BC3B24">
            <w:pPr>
              <w:rPr>
                <w:rFonts w:cs="Arial"/>
                <w:szCs w:val="24"/>
                <w:lang w:eastAsia="en-US"/>
              </w:rPr>
            </w:pPr>
          </w:p>
          <w:p w14:paraId="249AF821" w14:textId="77777777" w:rsidR="00C03DDC" w:rsidRPr="00144C3B" w:rsidRDefault="00C03DDC" w:rsidP="00BC3B24">
            <w:pPr>
              <w:jc w:val="both"/>
              <w:rPr>
                <w:rFonts w:cs="Arial"/>
                <w:szCs w:val="24"/>
                <w:lang w:eastAsia="en-US"/>
              </w:rPr>
            </w:pPr>
            <w:r w:rsidRPr="00144C3B">
              <w:t>Upravičenec</w:t>
            </w:r>
            <w:r w:rsidRPr="00144C3B">
              <w:rPr>
                <w:rFonts w:cs="Arial"/>
              </w:rPr>
              <w:t>:</w:t>
            </w:r>
          </w:p>
        </w:tc>
        <w:tc>
          <w:tcPr>
            <w:tcW w:w="6061" w:type="dxa"/>
            <w:tcBorders>
              <w:top w:val="single" w:sz="6" w:space="0" w:color="auto"/>
              <w:left w:val="nil"/>
              <w:bottom w:val="nil"/>
              <w:right w:val="nil"/>
            </w:tcBorders>
          </w:tcPr>
          <w:p w14:paraId="682DC81A" w14:textId="77777777" w:rsidR="00C03DDC" w:rsidRPr="00144C3B" w:rsidRDefault="00C03DDC" w:rsidP="00BC3B24">
            <w:pPr>
              <w:rPr>
                <w:rFonts w:cs="Arial"/>
                <w:szCs w:val="24"/>
                <w:lang w:eastAsia="en-US"/>
              </w:rPr>
            </w:pPr>
          </w:p>
          <w:p w14:paraId="3F627D8A" w14:textId="77777777" w:rsidR="00C03DDC" w:rsidRPr="00144C3B" w:rsidRDefault="00C03DDC" w:rsidP="00BC3B24">
            <w:pPr>
              <w:jc w:val="both"/>
              <w:rPr>
                <w:rFonts w:cs="Arial"/>
                <w:szCs w:val="24"/>
                <w:lang w:eastAsia="en-US"/>
              </w:rPr>
            </w:pPr>
          </w:p>
        </w:tc>
      </w:tr>
      <w:tr w:rsidR="00C03DDC" w:rsidRPr="00144C3B" w14:paraId="705A5C3F" w14:textId="77777777" w:rsidTr="00BC3B24">
        <w:tc>
          <w:tcPr>
            <w:tcW w:w="1701" w:type="dxa"/>
          </w:tcPr>
          <w:p w14:paraId="2C8063B8" w14:textId="77777777" w:rsidR="00C03DDC" w:rsidRPr="00144C3B" w:rsidRDefault="00C03DDC" w:rsidP="00BC3B24">
            <w:pPr>
              <w:rPr>
                <w:rFonts w:cs="Arial"/>
                <w:szCs w:val="24"/>
                <w:lang w:eastAsia="en-US"/>
              </w:rPr>
            </w:pPr>
          </w:p>
          <w:p w14:paraId="547E543F" w14:textId="77777777" w:rsidR="00C03DDC" w:rsidRPr="00144C3B" w:rsidRDefault="00C03DDC" w:rsidP="00BC3B24">
            <w:pPr>
              <w:jc w:val="both"/>
              <w:rPr>
                <w:rFonts w:cs="Arial"/>
                <w:szCs w:val="24"/>
                <w:lang w:eastAsia="en-US"/>
              </w:rPr>
            </w:pPr>
            <w:r w:rsidRPr="00144C3B">
              <w:t>Garancija št.</w:t>
            </w:r>
            <w:r w:rsidRPr="00144C3B">
              <w:rPr>
                <w:rFonts w:cs="Arial"/>
              </w:rPr>
              <w:t>:</w:t>
            </w:r>
          </w:p>
        </w:tc>
        <w:tc>
          <w:tcPr>
            <w:tcW w:w="6061" w:type="dxa"/>
            <w:tcBorders>
              <w:top w:val="single" w:sz="6" w:space="0" w:color="auto"/>
              <w:left w:val="nil"/>
              <w:bottom w:val="single" w:sz="6" w:space="0" w:color="auto"/>
              <w:right w:val="nil"/>
            </w:tcBorders>
          </w:tcPr>
          <w:p w14:paraId="0D72DCE4" w14:textId="77777777" w:rsidR="00C03DDC" w:rsidRPr="00144C3B" w:rsidRDefault="00C03DDC" w:rsidP="00BC3B24">
            <w:pPr>
              <w:rPr>
                <w:rFonts w:cs="Arial"/>
                <w:szCs w:val="24"/>
                <w:lang w:eastAsia="en-US"/>
              </w:rPr>
            </w:pPr>
          </w:p>
          <w:p w14:paraId="0A90CECE" w14:textId="77777777" w:rsidR="00C03DDC" w:rsidRPr="00144C3B" w:rsidRDefault="00C03DDC" w:rsidP="00BC3B24">
            <w:pPr>
              <w:jc w:val="both"/>
              <w:rPr>
                <w:rFonts w:cs="Arial"/>
                <w:szCs w:val="24"/>
                <w:lang w:eastAsia="en-US"/>
              </w:rPr>
            </w:pPr>
          </w:p>
        </w:tc>
      </w:tr>
    </w:tbl>
    <w:p w14:paraId="5591CB8E" w14:textId="77777777" w:rsidR="00C03DDC" w:rsidRPr="00144C3B" w:rsidRDefault="00C03DDC" w:rsidP="00C03DDC">
      <w:pPr>
        <w:pStyle w:val="BodyText3"/>
        <w:rPr>
          <w:rFonts w:cs="Arial"/>
        </w:rPr>
      </w:pPr>
    </w:p>
    <w:p w14:paraId="553AEB5D" w14:textId="77777777" w:rsidR="00C03DDC" w:rsidRPr="00144C3B" w:rsidRDefault="00C03DDC" w:rsidP="00C03DDC">
      <w:pPr>
        <w:pStyle w:val="BodyText3"/>
        <w:rPr>
          <w:rFonts w:cs="Arial"/>
        </w:rPr>
      </w:pPr>
    </w:p>
    <w:p w14:paraId="50643463" w14:textId="2405F1A8" w:rsidR="00C03DDC" w:rsidRPr="00144C3B" w:rsidRDefault="00C03DDC" w:rsidP="00C03DDC">
      <w:pPr>
        <w:pStyle w:val="BodyText3"/>
        <w:rPr>
          <w:rFonts w:cs="Arial"/>
        </w:rPr>
      </w:pPr>
      <w:r w:rsidRPr="00144C3B">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144C3B" w:rsidRPr="00144C3B">
        <w:rPr>
          <w:rFonts w:cs="Arial"/>
          <w:b/>
        </w:rPr>
        <w:t>Najem PET/CT skenerja s pripadajočo opremo, ureditvijo prostora ter preureditvijo čakalnice</w:t>
      </w:r>
      <w:r w:rsidRPr="00144C3B">
        <w:rPr>
          <w:rFonts w:cs="Arial"/>
        </w:rPr>
        <w:t>«, v vrednosti ………………………€</w:t>
      </w:r>
      <w:r w:rsidR="006778D3">
        <w:rPr>
          <w:rFonts w:cs="Arial"/>
        </w:rPr>
        <w:t xml:space="preserve"> z besedo …….………………</w:t>
      </w:r>
      <w:r w:rsidRPr="00144C3B">
        <w:rPr>
          <w:rFonts w:cs="Arial"/>
        </w:rPr>
        <w:t>….., je naročnik garancije dolžan po opravljeni primopredaji v garancijskem roku brezplačno odpravljati vse napake, skladno z določili zgoraj citirane pogodbe(črtati ven v kolikor te izjave ne boste imeli).</w:t>
      </w:r>
    </w:p>
    <w:p w14:paraId="2F3A9F7E" w14:textId="77777777" w:rsidR="00C03DDC" w:rsidRPr="00144C3B" w:rsidRDefault="00C03DDC" w:rsidP="00C03DDC">
      <w:pPr>
        <w:pStyle w:val="BodyText3"/>
        <w:rPr>
          <w:rFonts w:cs="Arial"/>
        </w:rPr>
      </w:pPr>
    </w:p>
    <w:p w14:paraId="77058354" w14:textId="77777777" w:rsidR="00C03DDC" w:rsidRPr="00144C3B" w:rsidRDefault="00C03DDC" w:rsidP="00C03DDC">
      <w:pPr>
        <w:pStyle w:val="BodyText3"/>
        <w:rPr>
          <w:rFonts w:cs="Arial"/>
        </w:rPr>
      </w:pPr>
      <w:r w:rsidRPr="00144C3B">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298C3690" w14:textId="77777777" w:rsidR="00C03DDC" w:rsidRPr="00144C3B" w:rsidRDefault="00C03DDC" w:rsidP="00C03DDC">
      <w:pPr>
        <w:pStyle w:val="BodyText3"/>
        <w:rPr>
          <w:rFonts w:cs="Arial"/>
        </w:rPr>
      </w:pPr>
    </w:p>
    <w:p w14:paraId="0315EE56" w14:textId="77777777" w:rsidR="00C03DDC" w:rsidRPr="00144C3B" w:rsidRDefault="00C03DDC" w:rsidP="00C03DDC">
      <w:pPr>
        <w:pStyle w:val="BodyText3"/>
        <w:rPr>
          <w:rFonts w:cs="Arial"/>
        </w:rPr>
      </w:pPr>
      <w:r w:rsidRPr="00144C3B">
        <w:rPr>
          <w:rFonts w:cs="Arial"/>
        </w:rPr>
        <w:t>Zahtevek za unovčitev garancije mora biti predložen banki in mora vsebovati:</w:t>
      </w:r>
    </w:p>
    <w:p w14:paraId="7B64F94F" w14:textId="77777777" w:rsidR="00C03DDC" w:rsidRPr="00144C3B" w:rsidRDefault="00C03DDC" w:rsidP="00C03DDC">
      <w:pPr>
        <w:pStyle w:val="StyleJustified"/>
      </w:pPr>
      <w:r w:rsidRPr="00144C3B">
        <w:t>originalno pismo upravičenca garancije za unovčenje garancije v skladu z zgornjim odstavkom</w:t>
      </w:r>
    </w:p>
    <w:p w14:paraId="6BBD4203" w14:textId="77777777" w:rsidR="00C03DDC" w:rsidRPr="00144C3B" w:rsidRDefault="00C03DDC" w:rsidP="00C03DDC">
      <w:pPr>
        <w:pStyle w:val="StyleJustified"/>
      </w:pPr>
      <w:r w:rsidRPr="00144C3B">
        <w:t>original garancije št. _______/_______.</w:t>
      </w:r>
    </w:p>
    <w:p w14:paraId="569A56AA" w14:textId="77777777" w:rsidR="00C03DDC" w:rsidRPr="00144C3B" w:rsidRDefault="00C03DDC" w:rsidP="00C03DDC">
      <w:pPr>
        <w:pStyle w:val="BodyText3"/>
        <w:rPr>
          <w:rFonts w:cs="Arial"/>
        </w:rPr>
      </w:pPr>
    </w:p>
    <w:p w14:paraId="79FB8F0C" w14:textId="77777777" w:rsidR="00C03DDC" w:rsidRPr="00144C3B" w:rsidRDefault="00C03DDC" w:rsidP="00C03DDC">
      <w:pPr>
        <w:pStyle w:val="BodyText3"/>
        <w:rPr>
          <w:rFonts w:cs="Arial"/>
        </w:rPr>
      </w:pPr>
      <w:r w:rsidRPr="00144C3B">
        <w:rPr>
          <w:rFonts w:cs="Arial"/>
        </w:rPr>
        <w:t>Ta garancija se znižuje za vsak, po tej garanciji unovčeni znesek.</w:t>
      </w:r>
    </w:p>
    <w:p w14:paraId="42ABB0A7" w14:textId="77777777" w:rsidR="00C03DDC" w:rsidRPr="00144C3B" w:rsidRDefault="00C03DDC" w:rsidP="00C03DDC">
      <w:pPr>
        <w:pStyle w:val="BodyText3"/>
        <w:rPr>
          <w:rFonts w:cs="Arial"/>
        </w:rPr>
      </w:pPr>
    </w:p>
    <w:p w14:paraId="4FA4C2B8" w14:textId="77777777" w:rsidR="00C03DDC" w:rsidRPr="00144C3B" w:rsidRDefault="00C03DDC" w:rsidP="00C03DDC">
      <w:pPr>
        <w:pStyle w:val="BodyText3"/>
        <w:rPr>
          <w:rFonts w:cs="Arial"/>
        </w:rPr>
      </w:pPr>
      <w:r w:rsidRPr="00144C3B">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7ECEF4B1" w14:textId="77777777" w:rsidR="00C03DDC" w:rsidRPr="00144C3B" w:rsidRDefault="00C03DDC" w:rsidP="00C03DDC">
      <w:pPr>
        <w:pStyle w:val="BodyText3"/>
        <w:rPr>
          <w:rFonts w:cs="Arial"/>
        </w:rPr>
      </w:pPr>
      <w:r w:rsidRPr="00144C3B">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648E210F" w14:textId="77777777" w:rsidR="00C03DDC" w:rsidRPr="00144C3B" w:rsidRDefault="00C03DDC" w:rsidP="00C03DDC">
      <w:pPr>
        <w:pStyle w:val="BodyText3"/>
        <w:rPr>
          <w:rFonts w:cs="Arial"/>
        </w:rPr>
      </w:pPr>
      <w:r w:rsidRPr="00144C3B">
        <w:rPr>
          <w:rFonts w:cs="Arial"/>
        </w:rPr>
        <w:t>Ta garancija ni prenosljiva.</w:t>
      </w:r>
    </w:p>
    <w:p w14:paraId="3B9738E8" w14:textId="77777777" w:rsidR="00C03DDC" w:rsidRPr="00144C3B" w:rsidRDefault="00C03DDC" w:rsidP="00C03DDC">
      <w:pPr>
        <w:pStyle w:val="BodyText3"/>
        <w:rPr>
          <w:rFonts w:cs="Arial"/>
        </w:rPr>
      </w:pPr>
      <w:r w:rsidRPr="00144C3B">
        <w:rPr>
          <w:rFonts w:cs="Arial"/>
        </w:rPr>
        <w:t>Morebitne spore med upravičencem in banko rešuje pristojno sodišče.</w:t>
      </w:r>
    </w:p>
    <w:p w14:paraId="336EEACF" w14:textId="77777777" w:rsidR="00C03DDC" w:rsidRPr="00144C3B" w:rsidRDefault="00C03DDC" w:rsidP="00C03DDC">
      <w:pPr>
        <w:pStyle w:val="BodyText3"/>
        <w:rPr>
          <w:rFonts w:cs="Arial"/>
        </w:rPr>
      </w:pPr>
    </w:p>
    <w:p w14:paraId="4132C876" w14:textId="77777777" w:rsidR="00C03DDC" w:rsidRPr="00144C3B" w:rsidRDefault="00C03DDC" w:rsidP="00C03DDC">
      <w:pPr>
        <w:pStyle w:val="BodyText3"/>
        <w:rPr>
          <w:rFonts w:cs="Arial"/>
        </w:rPr>
      </w:pPr>
    </w:p>
    <w:p w14:paraId="544138B9" w14:textId="77777777" w:rsidR="00C03DDC" w:rsidRPr="00144C3B" w:rsidRDefault="00C03DDC" w:rsidP="00C03DDC">
      <w:pPr>
        <w:pStyle w:val="BodyText3"/>
        <w:rPr>
          <w:rFonts w:cs="Arial"/>
        </w:rPr>
      </w:pPr>
    </w:p>
    <w:tbl>
      <w:tblPr>
        <w:tblW w:w="9285" w:type="dxa"/>
        <w:tblLayout w:type="fixed"/>
        <w:tblLook w:val="04A0" w:firstRow="1" w:lastRow="0" w:firstColumn="1" w:lastColumn="0" w:noHBand="0" w:noVBand="1"/>
      </w:tblPr>
      <w:tblGrid>
        <w:gridCol w:w="5202"/>
        <w:gridCol w:w="4083"/>
      </w:tblGrid>
      <w:tr w:rsidR="00C03DDC" w:rsidRPr="00144C3B" w14:paraId="103EEFB7" w14:textId="77777777" w:rsidTr="00BC3B24">
        <w:tc>
          <w:tcPr>
            <w:tcW w:w="5204" w:type="dxa"/>
            <w:hideMark/>
          </w:tcPr>
          <w:p w14:paraId="6529F396" w14:textId="77777777" w:rsidR="00C03DDC" w:rsidRPr="00144C3B" w:rsidRDefault="00C03DDC" w:rsidP="00BC3B24">
            <w:pPr>
              <w:spacing w:line="360" w:lineRule="auto"/>
              <w:rPr>
                <w:rFonts w:cs="Arial"/>
                <w:szCs w:val="24"/>
                <w:lang w:eastAsia="en-US"/>
              </w:rPr>
            </w:pPr>
            <w:r w:rsidRPr="00144C3B">
              <w:rPr>
                <w:rFonts w:cs="Arial"/>
              </w:rPr>
              <w:t>Kraj in datum:</w:t>
            </w:r>
          </w:p>
          <w:p w14:paraId="1572AE4A" w14:textId="77777777" w:rsidR="00C03DDC" w:rsidRPr="00144C3B" w:rsidRDefault="00C03DDC" w:rsidP="00BC3B24">
            <w:pPr>
              <w:spacing w:line="360" w:lineRule="auto"/>
              <w:jc w:val="both"/>
              <w:rPr>
                <w:rFonts w:cs="Arial"/>
                <w:szCs w:val="24"/>
                <w:lang w:eastAsia="en-US"/>
              </w:rPr>
            </w:pPr>
            <w:r w:rsidRPr="00144C3B">
              <w:rPr>
                <w:rFonts w:cs="Arial"/>
              </w:rPr>
              <w:t>___________________________</w:t>
            </w:r>
          </w:p>
        </w:tc>
        <w:tc>
          <w:tcPr>
            <w:tcW w:w="4084" w:type="dxa"/>
            <w:hideMark/>
          </w:tcPr>
          <w:p w14:paraId="6B951CD4" w14:textId="77777777" w:rsidR="00C03DDC" w:rsidRPr="00144C3B" w:rsidRDefault="00C03DDC" w:rsidP="00BC3B24">
            <w:pPr>
              <w:spacing w:line="360" w:lineRule="auto"/>
              <w:rPr>
                <w:rFonts w:cs="Arial"/>
                <w:szCs w:val="24"/>
                <w:lang w:eastAsia="en-US"/>
              </w:rPr>
            </w:pPr>
            <w:r w:rsidRPr="00144C3B">
              <w:rPr>
                <w:rFonts w:cs="Arial"/>
              </w:rPr>
              <w:t>Banka:</w:t>
            </w:r>
          </w:p>
          <w:p w14:paraId="527FE9F3" w14:textId="77777777" w:rsidR="00C03DDC" w:rsidRPr="00144C3B" w:rsidRDefault="00C03DDC" w:rsidP="00BC3B24">
            <w:pPr>
              <w:spacing w:line="360" w:lineRule="auto"/>
              <w:jc w:val="both"/>
              <w:rPr>
                <w:rFonts w:cs="Arial"/>
                <w:szCs w:val="24"/>
                <w:lang w:eastAsia="en-US"/>
              </w:rPr>
            </w:pPr>
            <w:r w:rsidRPr="00144C3B">
              <w:rPr>
                <w:rFonts w:cs="Arial"/>
              </w:rPr>
              <w:t>_______________________________</w:t>
            </w:r>
          </w:p>
        </w:tc>
      </w:tr>
      <w:tr w:rsidR="00C03DDC" w14:paraId="331B19B7" w14:textId="77777777" w:rsidTr="00BC3B24">
        <w:tc>
          <w:tcPr>
            <w:tcW w:w="5204" w:type="dxa"/>
          </w:tcPr>
          <w:p w14:paraId="597EEA30" w14:textId="77777777" w:rsidR="00C03DDC" w:rsidRPr="00144C3B" w:rsidRDefault="00C03DDC" w:rsidP="00BC3B24">
            <w:pPr>
              <w:spacing w:line="360" w:lineRule="auto"/>
              <w:rPr>
                <w:rFonts w:cs="Arial"/>
                <w:szCs w:val="24"/>
                <w:lang w:eastAsia="en-US"/>
              </w:rPr>
            </w:pPr>
            <w:r w:rsidRPr="00144C3B">
              <w:rPr>
                <w:rFonts w:cs="Arial"/>
              </w:rPr>
              <w:t xml:space="preserve">                                                                     Žig:</w:t>
            </w:r>
          </w:p>
          <w:p w14:paraId="74EB21CE" w14:textId="77777777" w:rsidR="00C03DDC" w:rsidRPr="00144C3B" w:rsidRDefault="00C03DDC" w:rsidP="00BC3B24">
            <w:pPr>
              <w:spacing w:line="360" w:lineRule="auto"/>
              <w:jc w:val="both"/>
              <w:rPr>
                <w:rFonts w:cs="Arial"/>
                <w:szCs w:val="24"/>
                <w:lang w:eastAsia="en-US"/>
              </w:rPr>
            </w:pPr>
          </w:p>
        </w:tc>
        <w:tc>
          <w:tcPr>
            <w:tcW w:w="4084" w:type="dxa"/>
          </w:tcPr>
          <w:p w14:paraId="7B7CCB07" w14:textId="77777777" w:rsidR="00C03DDC" w:rsidRPr="00144C3B" w:rsidRDefault="00C03DDC" w:rsidP="00BC3B24">
            <w:pPr>
              <w:spacing w:line="360" w:lineRule="auto"/>
              <w:rPr>
                <w:rFonts w:cs="Arial"/>
                <w:szCs w:val="24"/>
                <w:lang w:eastAsia="en-US"/>
              </w:rPr>
            </w:pPr>
          </w:p>
          <w:p w14:paraId="7D85BAA8" w14:textId="77777777" w:rsidR="00C03DDC" w:rsidRPr="00144C3B" w:rsidRDefault="00C03DDC" w:rsidP="00BC3B24">
            <w:pPr>
              <w:spacing w:line="360" w:lineRule="auto"/>
              <w:rPr>
                <w:rFonts w:cs="Arial"/>
              </w:rPr>
            </w:pPr>
            <w:r w:rsidRPr="00144C3B">
              <w:rPr>
                <w:rFonts w:cs="Arial"/>
              </w:rPr>
              <w:t>Podpis:</w:t>
            </w:r>
          </w:p>
          <w:p w14:paraId="0E56CDA0" w14:textId="77777777" w:rsidR="00C03DDC" w:rsidRDefault="00C03DDC" w:rsidP="00BC3B24">
            <w:pPr>
              <w:spacing w:line="360" w:lineRule="auto"/>
              <w:jc w:val="both"/>
              <w:rPr>
                <w:rFonts w:cs="Arial"/>
                <w:szCs w:val="24"/>
                <w:lang w:eastAsia="en-US"/>
              </w:rPr>
            </w:pPr>
            <w:r w:rsidRPr="00144C3B">
              <w:rPr>
                <w:rFonts w:cs="Arial"/>
              </w:rPr>
              <w:t>_______________________________</w:t>
            </w:r>
          </w:p>
        </w:tc>
      </w:tr>
    </w:tbl>
    <w:p w14:paraId="31B649DD" w14:textId="77777777" w:rsidR="00C03DDC" w:rsidRDefault="00C03DDC"/>
    <w:p w14:paraId="393C6898" w14:textId="77777777" w:rsidR="00C03DDC" w:rsidRDefault="00C03DDC">
      <w:r>
        <w:br w:type="page"/>
      </w: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035CED" w14:paraId="623614F5" w14:textId="77777777" w:rsidTr="00C03DDC">
        <w:tc>
          <w:tcPr>
            <w:tcW w:w="1740" w:type="dxa"/>
            <w:tcBorders>
              <w:top w:val="single" w:sz="4" w:space="0" w:color="000000"/>
              <w:left w:val="single" w:sz="4" w:space="0" w:color="000000"/>
              <w:bottom w:val="single" w:sz="4" w:space="0" w:color="000000"/>
              <w:right w:val="single" w:sz="4" w:space="0" w:color="000000"/>
            </w:tcBorders>
            <w:vAlign w:val="center"/>
            <w:hideMark/>
          </w:tcPr>
          <w:p w14:paraId="5D8569BB" w14:textId="77777777" w:rsidR="00035CED" w:rsidRDefault="00035CED">
            <w:pPr>
              <w:jc w:val="both"/>
              <w:rPr>
                <w:b/>
                <w:szCs w:val="24"/>
                <w:lang w:eastAsia="en-US"/>
              </w:rPr>
            </w:pPr>
            <w:r>
              <w:rPr>
                <w:b/>
              </w:rPr>
              <w:lastRenderedPageBreak/>
              <w:t xml:space="preserve">Obrazec št. </w:t>
            </w:r>
            <w:r w:rsidR="00F209D1">
              <w:rPr>
                <w:b/>
              </w:rPr>
              <w:t>8</w:t>
            </w:r>
          </w:p>
        </w:tc>
      </w:tr>
    </w:tbl>
    <w:p w14:paraId="4FCED5AB" w14:textId="77777777" w:rsidR="00035CED" w:rsidRDefault="00035CED" w:rsidP="00035CED">
      <w:pPr>
        <w:rPr>
          <w:lang w:eastAsia="en-US"/>
        </w:rPr>
      </w:pPr>
    </w:p>
    <w:p w14:paraId="4CE7D2B8" w14:textId="77777777" w:rsidR="008A4E68" w:rsidRDefault="008A4E68" w:rsidP="00035CED">
      <w:pPr>
        <w:jc w:val="center"/>
        <w:rPr>
          <w:b/>
          <w:sz w:val="24"/>
        </w:rPr>
      </w:pPr>
    </w:p>
    <w:p w14:paraId="748BAF43" w14:textId="77777777" w:rsidR="008A4E68" w:rsidRPr="0040545F" w:rsidRDefault="008A4E68" w:rsidP="008A4E68">
      <w:pPr>
        <w:ind w:left="454" w:hanging="454"/>
        <w:jc w:val="center"/>
        <w:rPr>
          <w:rFonts w:cs="Arial"/>
          <w:b/>
          <w:sz w:val="24"/>
          <w:szCs w:val="24"/>
        </w:rPr>
      </w:pPr>
      <w:r w:rsidRPr="0040545F">
        <w:rPr>
          <w:rFonts w:cs="Arial"/>
          <w:b/>
          <w:sz w:val="24"/>
          <w:szCs w:val="24"/>
        </w:rPr>
        <w:t>PODATKI O PODIZVAJALCU</w:t>
      </w:r>
    </w:p>
    <w:p w14:paraId="2DCF960D" w14:textId="77777777" w:rsidR="008A4E68" w:rsidRPr="0040545F" w:rsidRDefault="008A4E68" w:rsidP="008A4E68">
      <w:pPr>
        <w:rPr>
          <w:rFonts w:cs="Arial"/>
        </w:rPr>
      </w:pPr>
    </w:p>
    <w:p w14:paraId="0FBC3C2E" w14:textId="77777777" w:rsidR="008A4E68" w:rsidRPr="0040545F" w:rsidRDefault="008A4E68" w:rsidP="008A4E68">
      <w:pPr>
        <w:rPr>
          <w:rFonts w:cs="Arial"/>
        </w:rPr>
      </w:pPr>
    </w:p>
    <w:tbl>
      <w:tblPr>
        <w:tblW w:w="9825" w:type="dxa"/>
        <w:tblLayout w:type="fixed"/>
        <w:tblLook w:val="04A0" w:firstRow="1" w:lastRow="0" w:firstColumn="1" w:lastColumn="0" w:noHBand="0" w:noVBand="1"/>
      </w:tblPr>
      <w:tblGrid>
        <w:gridCol w:w="4247"/>
        <w:gridCol w:w="5578"/>
      </w:tblGrid>
      <w:tr w:rsidR="008A4E68" w:rsidRPr="0040545F" w14:paraId="7A8F097A" w14:textId="77777777" w:rsidTr="008A4E68">
        <w:tc>
          <w:tcPr>
            <w:tcW w:w="4248" w:type="dxa"/>
            <w:hideMark/>
          </w:tcPr>
          <w:p w14:paraId="435D60D1" w14:textId="77777777" w:rsidR="008A4E68" w:rsidRPr="0040545F" w:rsidRDefault="008A4E68" w:rsidP="008A4E68">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14:paraId="7057FCED" w14:textId="77777777" w:rsidR="008A4E68" w:rsidRPr="0040545F" w:rsidRDefault="008A4E68" w:rsidP="008A4E68">
            <w:pPr>
              <w:jc w:val="both"/>
              <w:rPr>
                <w:rFonts w:cs="Arial"/>
                <w:szCs w:val="24"/>
                <w:lang w:eastAsia="en-US"/>
              </w:rPr>
            </w:pPr>
          </w:p>
        </w:tc>
      </w:tr>
      <w:tr w:rsidR="008A4E68" w:rsidRPr="0040545F" w14:paraId="4C0F2002" w14:textId="77777777" w:rsidTr="008A4E68">
        <w:tc>
          <w:tcPr>
            <w:tcW w:w="4248" w:type="dxa"/>
          </w:tcPr>
          <w:p w14:paraId="5C6B9769" w14:textId="77777777" w:rsidR="008A4E68" w:rsidRPr="0040545F" w:rsidRDefault="008A4E68" w:rsidP="008A4E68">
            <w:pPr>
              <w:rPr>
                <w:rFonts w:cs="Arial"/>
                <w:szCs w:val="24"/>
                <w:lang w:eastAsia="en-US"/>
              </w:rPr>
            </w:pPr>
          </w:p>
          <w:p w14:paraId="269C8E5B" w14:textId="77777777" w:rsidR="008A4E68" w:rsidRPr="0040545F" w:rsidRDefault="008A4E68" w:rsidP="008A4E68">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14:paraId="5F0E1285" w14:textId="77777777" w:rsidR="008A4E68" w:rsidRPr="0040545F" w:rsidRDefault="008A4E68" w:rsidP="008A4E68">
            <w:pPr>
              <w:rPr>
                <w:rFonts w:cs="Arial"/>
                <w:szCs w:val="24"/>
                <w:lang w:eastAsia="en-US"/>
              </w:rPr>
            </w:pPr>
          </w:p>
          <w:p w14:paraId="39E973E0" w14:textId="77777777" w:rsidR="008A4E68" w:rsidRPr="0040545F" w:rsidRDefault="008A4E68" w:rsidP="008A4E68">
            <w:pPr>
              <w:jc w:val="both"/>
              <w:rPr>
                <w:rFonts w:cs="Arial"/>
                <w:szCs w:val="24"/>
                <w:lang w:eastAsia="en-US"/>
              </w:rPr>
            </w:pPr>
          </w:p>
        </w:tc>
      </w:tr>
      <w:tr w:rsidR="008A4E68" w:rsidRPr="0040545F" w14:paraId="2C2B2771" w14:textId="77777777" w:rsidTr="008A4E68">
        <w:tc>
          <w:tcPr>
            <w:tcW w:w="4248" w:type="dxa"/>
          </w:tcPr>
          <w:p w14:paraId="7B4BB913" w14:textId="77777777" w:rsidR="008A4E68" w:rsidRPr="0040545F" w:rsidRDefault="008A4E68" w:rsidP="008A4E68">
            <w:pPr>
              <w:rPr>
                <w:rFonts w:cs="Arial"/>
                <w:szCs w:val="24"/>
                <w:lang w:eastAsia="en-US"/>
              </w:rPr>
            </w:pPr>
          </w:p>
          <w:p w14:paraId="230811A1" w14:textId="77777777" w:rsidR="008A4E68" w:rsidRPr="0040545F" w:rsidRDefault="008A4E68" w:rsidP="008A4E68">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14:paraId="07990D8E" w14:textId="77777777" w:rsidR="008A4E68" w:rsidRPr="0040545F" w:rsidRDefault="008A4E68" w:rsidP="008A4E68">
            <w:pPr>
              <w:rPr>
                <w:rFonts w:cs="Arial"/>
                <w:szCs w:val="24"/>
                <w:lang w:eastAsia="en-US"/>
              </w:rPr>
            </w:pPr>
          </w:p>
          <w:p w14:paraId="15A9BFAE" w14:textId="77777777" w:rsidR="008A4E68" w:rsidRPr="0040545F" w:rsidRDefault="008A4E68" w:rsidP="008A4E68">
            <w:pPr>
              <w:jc w:val="both"/>
              <w:rPr>
                <w:rFonts w:cs="Arial"/>
                <w:szCs w:val="24"/>
                <w:lang w:eastAsia="en-US"/>
              </w:rPr>
            </w:pPr>
          </w:p>
        </w:tc>
      </w:tr>
      <w:tr w:rsidR="008A4E68" w:rsidRPr="0040545F" w14:paraId="66776994" w14:textId="77777777" w:rsidTr="008A4E68">
        <w:tc>
          <w:tcPr>
            <w:tcW w:w="4248" w:type="dxa"/>
          </w:tcPr>
          <w:p w14:paraId="0E94DA7E" w14:textId="77777777" w:rsidR="008A4E68" w:rsidRPr="0040545F" w:rsidRDefault="008A4E68" w:rsidP="008A4E68">
            <w:pPr>
              <w:rPr>
                <w:rFonts w:cs="Arial"/>
                <w:szCs w:val="24"/>
                <w:lang w:eastAsia="en-US"/>
              </w:rPr>
            </w:pPr>
          </w:p>
          <w:p w14:paraId="7F8ECF56" w14:textId="77777777" w:rsidR="008A4E68" w:rsidRPr="0040545F" w:rsidRDefault="008A4E68" w:rsidP="008A4E68">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14:paraId="24B525F5" w14:textId="77777777" w:rsidR="008A4E68" w:rsidRPr="0040545F" w:rsidRDefault="008A4E68" w:rsidP="008A4E68">
            <w:pPr>
              <w:rPr>
                <w:rFonts w:cs="Arial"/>
                <w:szCs w:val="24"/>
                <w:lang w:eastAsia="en-US"/>
              </w:rPr>
            </w:pPr>
          </w:p>
          <w:p w14:paraId="547DEA77" w14:textId="77777777" w:rsidR="008A4E68" w:rsidRPr="0040545F" w:rsidRDefault="008A4E68" w:rsidP="008A4E68">
            <w:pPr>
              <w:rPr>
                <w:rFonts w:cs="Arial"/>
              </w:rPr>
            </w:pPr>
          </w:p>
          <w:p w14:paraId="7D98B57D" w14:textId="77777777" w:rsidR="008A4E68" w:rsidRPr="0040545F" w:rsidRDefault="008A4E68" w:rsidP="008A4E68">
            <w:pPr>
              <w:jc w:val="both"/>
              <w:rPr>
                <w:rFonts w:cs="Arial"/>
                <w:szCs w:val="24"/>
                <w:lang w:eastAsia="en-US"/>
              </w:rPr>
            </w:pPr>
          </w:p>
        </w:tc>
      </w:tr>
      <w:tr w:rsidR="008A4E68" w:rsidRPr="0040545F" w14:paraId="3A5E137C" w14:textId="77777777" w:rsidTr="008A4E68">
        <w:tc>
          <w:tcPr>
            <w:tcW w:w="4248" w:type="dxa"/>
          </w:tcPr>
          <w:p w14:paraId="0E1A45A2" w14:textId="77777777" w:rsidR="008A4E68" w:rsidRPr="0040545F" w:rsidRDefault="008A4E68" w:rsidP="008A4E68">
            <w:pPr>
              <w:rPr>
                <w:rFonts w:cs="Arial"/>
                <w:szCs w:val="24"/>
                <w:lang w:eastAsia="en-US"/>
              </w:rPr>
            </w:pPr>
          </w:p>
          <w:p w14:paraId="20EE1CCA" w14:textId="77777777" w:rsidR="008A4E68" w:rsidRPr="0040545F" w:rsidRDefault="008A4E68" w:rsidP="008A4E68">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14:paraId="69D3290D" w14:textId="77777777" w:rsidR="008A4E68" w:rsidRPr="0040545F" w:rsidRDefault="008A4E68" w:rsidP="008A4E68">
            <w:pPr>
              <w:rPr>
                <w:rFonts w:cs="Arial"/>
                <w:szCs w:val="24"/>
                <w:lang w:eastAsia="en-US"/>
              </w:rPr>
            </w:pPr>
          </w:p>
          <w:p w14:paraId="64DAD659" w14:textId="77777777" w:rsidR="008A4E68" w:rsidRPr="0040545F" w:rsidRDefault="008A4E68" w:rsidP="008A4E68">
            <w:pPr>
              <w:jc w:val="both"/>
              <w:rPr>
                <w:rFonts w:cs="Arial"/>
                <w:szCs w:val="24"/>
                <w:lang w:eastAsia="en-US"/>
              </w:rPr>
            </w:pPr>
          </w:p>
        </w:tc>
      </w:tr>
      <w:tr w:rsidR="008A4E68" w:rsidRPr="0040545F" w14:paraId="460FEB25" w14:textId="77777777" w:rsidTr="008A4E68">
        <w:tc>
          <w:tcPr>
            <w:tcW w:w="4248" w:type="dxa"/>
          </w:tcPr>
          <w:p w14:paraId="461E5F40" w14:textId="77777777" w:rsidR="008A4E68" w:rsidRPr="0040545F" w:rsidRDefault="008A4E68" w:rsidP="008A4E68">
            <w:pPr>
              <w:rPr>
                <w:rFonts w:cs="Arial"/>
                <w:szCs w:val="24"/>
                <w:lang w:eastAsia="en-US"/>
              </w:rPr>
            </w:pPr>
          </w:p>
          <w:p w14:paraId="163906F9" w14:textId="77777777" w:rsidR="008A4E68" w:rsidRPr="0040545F" w:rsidRDefault="008A4E68" w:rsidP="008A4E68">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14:paraId="24CD4770" w14:textId="77777777" w:rsidR="008A4E68" w:rsidRPr="0040545F" w:rsidRDefault="008A4E68" w:rsidP="008A4E68">
            <w:pPr>
              <w:rPr>
                <w:rFonts w:cs="Arial"/>
                <w:szCs w:val="24"/>
                <w:lang w:eastAsia="en-US"/>
              </w:rPr>
            </w:pPr>
          </w:p>
          <w:p w14:paraId="723A6A60" w14:textId="77777777" w:rsidR="008A4E68" w:rsidRPr="0040545F" w:rsidRDefault="008A4E68" w:rsidP="008A4E68">
            <w:pPr>
              <w:jc w:val="both"/>
              <w:rPr>
                <w:rFonts w:cs="Arial"/>
                <w:szCs w:val="24"/>
                <w:lang w:eastAsia="en-US"/>
              </w:rPr>
            </w:pPr>
          </w:p>
        </w:tc>
      </w:tr>
      <w:tr w:rsidR="008A4E68" w:rsidRPr="0040545F" w14:paraId="72CDB7B8" w14:textId="77777777" w:rsidTr="008A4E68">
        <w:tc>
          <w:tcPr>
            <w:tcW w:w="4248" w:type="dxa"/>
          </w:tcPr>
          <w:p w14:paraId="6BBCD776" w14:textId="77777777" w:rsidR="008A4E68" w:rsidRPr="0040545F" w:rsidRDefault="008A4E68" w:rsidP="008A4E68">
            <w:pPr>
              <w:rPr>
                <w:rFonts w:cs="Arial"/>
                <w:szCs w:val="24"/>
                <w:lang w:eastAsia="en-US"/>
              </w:rPr>
            </w:pPr>
          </w:p>
          <w:p w14:paraId="46A2AEB8" w14:textId="77777777" w:rsidR="008A4E68" w:rsidRPr="0040545F" w:rsidRDefault="008A4E68" w:rsidP="008A4E68">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14:paraId="6A15B590" w14:textId="77777777" w:rsidR="008A4E68" w:rsidRPr="0040545F" w:rsidRDefault="008A4E68" w:rsidP="008A4E68">
            <w:pPr>
              <w:rPr>
                <w:rFonts w:cs="Arial"/>
                <w:szCs w:val="24"/>
                <w:lang w:eastAsia="en-US"/>
              </w:rPr>
            </w:pPr>
          </w:p>
          <w:p w14:paraId="5DE344A8" w14:textId="77777777" w:rsidR="008A4E68" w:rsidRPr="0040545F" w:rsidRDefault="008A4E68" w:rsidP="008A4E68">
            <w:pPr>
              <w:jc w:val="both"/>
              <w:rPr>
                <w:rFonts w:cs="Arial"/>
                <w:szCs w:val="24"/>
                <w:lang w:eastAsia="en-US"/>
              </w:rPr>
            </w:pPr>
          </w:p>
        </w:tc>
      </w:tr>
      <w:tr w:rsidR="008A4E68" w:rsidRPr="0040545F" w14:paraId="7CD8BF61" w14:textId="77777777" w:rsidTr="008A4E68">
        <w:tc>
          <w:tcPr>
            <w:tcW w:w="4248" w:type="dxa"/>
          </w:tcPr>
          <w:p w14:paraId="590E141D" w14:textId="77777777" w:rsidR="008A4E68" w:rsidRPr="0040545F" w:rsidRDefault="008A4E68" w:rsidP="008A4E68">
            <w:pPr>
              <w:rPr>
                <w:rFonts w:cs="Arial"/>
                <w:szCs w:val="24"/>
                <w:lang w:eastAsia="en-US"/>
              </w:rPr>
            </w:pPr>
          </w:p>
          <w:p w14:paraId="0C26898F" w14:textId="77777777" w:rsidR="008A4E68" w:rsidRPr="0040545F" w:rsidRDefault="008A4E68" w:rsidP="008A4E68">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14:paraId="3D77F171" w14:textId="77777777" w:rsidR="008A4E68" w:rsidRPr="0040545F" w:rsidRDefault="008A4E68" w:rsidP="008A4E68">
            <w:pPr>
              <w:rPr>
                <w:rFonts w:cs="Arial"/>
                <w:szCs w:val="24"/>
                <w:lang w:eastAsia="en-US"/>
              </w:rPr>
            </w:pPr>
          </w:p>
          <w:p w14:paraId="3D764242" w14:textId="77777777" w:rsidR="008A4E68" w:rsidRPr="0040545F" w:rsidRDefault="008A4E68" w:rsidP="008A4E68">
            <w:pPr>
              <w:jc w:val="both"/>
              <w:rPr>
                <w:rFonts w:cs="Arial"/>
                <w:szCs w:val="24"/>
                <w:lang w:eastAsia="en-US"/>
              </w:rPr>
            </w:pPr>
          </w:p>
        </w:tc>
      </w:tr>
      <w:tr w:rsidR="008A4E68" w:rsidRPr="0040545F" w14:paraId="2DAE533F" w14:textId="77777777" w:rsidTr="008A4E68">
        <w:tc>
          <w:tcPr>
            <w:tcW w:w="4248" w:type="dxa"/>
          </w:tcPr>
          <w:p w14:paraId="2232F18A" w14:textId="77777777" w:rsidR="008A4E68" w:rsidRPr="0040545F" w:rsidRDefault="008A4E68" w:rsidP="008A4E68">
            <w:pPr>
              <w:rPr>
                <w:rFonts w:cs="Arial"/>
                <w:szCs w:val="24"/>
                <w:lang w:eastAsia="en-US"/>
              </w:rPr>
            </w:pPr>
          </w:p>
          <w:p w14:paraId="1768F402" w14:textId="77777777" w:rsidR="008A4E68" w:rsidRPr="0040545F" w:rsidRDefault="008A4E68" w:rsidP="008A4E68">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14:paraId="30659F09" w14:textId="77777777" w:rsidR="008A4E68" w:rsidRPr="0040545F" w:rsidRDefault="008A4E68" w:rsidP="008A4E68">
            <w:pPr>
              <w:rPr>
                <w:rFonts w:cs="Arial"/>
                <w:szCs w:val="24"/>
                <w:lang w:eastAsia="en-US"/>
              </w:rPr>
            </w:pPr>
          </w:p>
          <w:p w14:paraId="4592D97C" w14:textId="77777777" w:rsidR="008A4E68" w:rsidRPr="0040545F" w:rsidRDefault="008A4E68" w:rsidP="008A4E68">
            <w:pPr>
              <w:jc w:val="both"/>
              <w:rPr>
                <w:rFonts w:cs="Arial"/>
                <w:szCs w:val="24"/>
                <w:lang w:eastAsia="en-US"/>
              </w:rPr>
            </w:pPr>
          </w:p>
        </w:tc>
      </w:tr>
      <w:tr w:rsidR="008A4E68" w:rsidRPr="0040545F" w14:paraId="718CF913" w14:textId="77777777" w:rsidTr="008A4E68">
        <w:trPr>
          <w:trHeight w:val="692"/>
        </w:trPr>
        <w:tc>
          <w:tcPr>
            <w:tcW w:w="4248" w:type="dxa"/>
          </w:tcPr>
          <w:p w14:paraId="13BC72A1" w14:textId="77777777" w:rsidR="008A4E68" w:rsidRPr="0040545F" w:rsidRDefault="008A4E68" w:rsidP="008A4E68">
            <w:pPr>
              <w:rPr>
                <w:rFonts w:cs="Arial"/>
                <w:szCs w:val="24"/>
                <w:lang w:eastAsia="en-US"/>
              </w:rPr>
            </w:pPr>
          </w:p>
          <w:p w14:paraId="3F863CB1" w14:textId="77777777" w:rsidR="008A4E68" w:rsidRPr="0040545F" w:rsidRDefault="008A4E68" w:rsidP="008A4E68">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14:paraId="1BD3209A" w14:textId="77777777" w:rsidR="008A4E68" w:rsidRPr="0040545F" w:rsidRDefault="008A4E68" w:rsidP="008A4E68">
            <w:pPr>
              <w:rPr>
                <w:rFonts w:cs="Arial"/>
                <w:szCs w:val="24"/>
                <w:lang w:eastAsia="en-US"/>
              </w:rPr>
            </w:pPr>
          </w:p>
          <w:p w14:paraId="0D9686AB" w14:textId="77777777" w:rsidR="008A4E68" w:rsidRPr="0040545F" w:rsidRDefault="008A4E68" w:rsidP="008A4E68">
            <w:pPr>
              <w:rPr>
                <w:rFonts w:cs="Arial"/>
              </w:rPr>
            </w:pPr>
          </w:p>
          <w:p w14:paraId="62B915FA" w14:textId="77777777" w:rsidR="008A4E68" w:rsidRPr="0040545F" w:rsidRDefault="008A4E68" w:rsidP="008A4E68">
            <w:pPr>
              <w:jc w:val="both"/>
              <w:rPr>
                <w:rFonts w:cs="Arial"/>
                <w:szCs w:val="24"/>
                <w:lang w:eastAsia="en-US"/>
              </w:rPr>
            </w:pPr>
          </w:p>
        </w:tc>
      </w:tr>
      <w:tr w:rsidR="008A4E68" w:rsidRPr="0040545F" w14:paraId="2B05FA67" w14:textId="77777777" w:rsidTr="008A4E68">
        <w:tc>
          <w:tcPr>
            <w:tcW w:w="4248" w:type="dxa"/>
          </w:tcPr>
          <w:p w14:paraId="483C4543" w14:textId="77777777" w:rsidR="008A4E68" w:rsidRPr="0040545F" w:rsidRDefault="008A4E68" w:rsidP="008A4E68">
            <w:pPr>
              <w:rPr>
                <w:rFonts w:cs="Arial"/>
                <w:szCs w:val="24"/>
                <w:lang w:eastAsia="en-US"/>
              </w:rPr>
            </w:pPr>
          </w:p>
          <w:p w14:paraId="4B3A02D1" w14:textId="77777777" w:rsidR="008A4E68" w:rsidRPr="0040545F" w:rsidRDefault="008A4E68" w:rsidP="008A4E68">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14:paraId="0B8ADFD9" w14:textId="77777777" w:rsidR="008A4E68" w:rsidRPr="0040545F" w:rsidRDefault="008A4E68" w:rsidP="008A4E68">
            <w:pPr>
              <w:rPr>
                <w:rFonts w:cs="Arial"/>
                <w:szCs w:val="24"/>
                <w:lang w:eastAsia="en-US"/>
              </w:rPr>
            </w:pPr>
          </w:p>
          <w:p w14:paraId="69BA4C17" w14:textId="77777777" w:rsidR="008A4E68" w:rsidRPr="0040545F" w:rsidRDefault="008A4E68" w:rsidP="008A4E68">
            <w:pPr>
              <w:jc w:val="both"/>
              <w:rPr>
                <w:rFonts w:cs="Arial"/>
                <w:szCs w:val="24"/>
                <w:lang w:eastAsia="en-US"/>
              </w:rPr>
            </w:pPr>
          </w:p>
        </w:tc>
      </w:tr>
      <w:tr w:rsidR="008A4E68" w:rsidRPr="0040545F" w14:paraId="7ABBBAA8" w14:textId="77777777" w:rsidTr="008A4E68">
        <w:tc>
          <w:tcPr>
            <w:tcW w:w="4248" w:type="dxa"/>
          </w:tcPr>
          <w:p w14:paraId="1F641869" w14:textId="77777777" w:rsidR="008A4E68" w:rsidRPr="0040545F" w:rsidRDefault="008A4E68" w:rsidP="008A4E68">
            <w:pPr>
              <w:rPr>
                <w:rFonts w:cs="Arial"/>
                <w:szCs w:val="24"/>
                <w:lang w:eastAsia="en-US"/>
              </w:rPr>
            </w:pPr>
          </w:p>
          <w:p w14:paraId="5E094990" w14:textId="77777777" w:rsidR="008A4E68" w:rsidRPr="0040545F" w:rsidRDefault="008A4E68" w:rsidP="008A4E68">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14:paraId="2557F5DA" w14:textId="77777777" w:rsidR="008A4E68" w:rsidRPr="0040545F" w:rsidRDefault="008A4E68" w:rsidP="008A4E68">
            <w:pPr>
              <w:rPr>
                <w:rFonts w:cs="Arial"/>
                <w:szCs w:val="24"/>
                <w:lang w:eastAsia="en-US"/>
              </w:rPr>
            </w:pPr>
          </w:p>
          <w:p w14:paraId="3A7F6C2F" w14:textId="77777777" w:rsidR="008A4E68" w:rsidRPr="0040545F" w:rsidRDefault="008A4E68" w:rsidP="008A4E68">
            <w:pPr>
              <w:rPr>
                <w:rFonts w:cs="Arial"/>
              </w:rPr>
            </w:pPr>
          </w:p>
          <w:p w14:paraId="4566258F" w14:textId="77777777" w:rsidR="008A4E68" w:rsidRPr="0040545F" w:rsidRDefault="008A4E68" w:rsidP="008A4E68">
            <w:pPr>
              <w:jc w:val="both"/>
              <w:rPr>
                <w:rFonts w:cs="Arial"/>
                <w:szCs w:val="24"/>
                <w:lang w:eastAsia="en-US"/>
              </w:rPr>
            </w:pPr>
          </w:p>
        </w:tc>
      </w:tr>
      <w:tr w:rsidR="008A4E68" w:rsidRPr="0040545F" w14:paraId="516F38F3" w14:textId="77777777" w:rsidTr="008A4E68">
        <w:tc>
          <w:tcPr>
            <w:tcW w:w="4248" w:type="dxa"/>
          </w:tcPr>
          <w:p w14:paraId="0EF4CBD3" w14:textId="77777777" w:rsidR="008A4E68" w:rsidRPr="0040545F" w:rsidRDefault="008A4E68" w:rsidP="008A4E68">
            <w:pPr>
              <w:rPr>
                <w:rFonts w:cs="Arial"/>
                <w:szCs w:val="24"/>
                <w:lang w:eastAsia="en-US"/>
              </w:rPr>
            </w:pPr>
          </w:p>
          <w:p w14:paraId="603C1CD1" w14:textId="77777777" w:rsidR="008A4E68" w:rsidRPr="0040545F" w:rsidRDefault="008A4E68" w:rsidP="008A4E68">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14:paraId="7D2A5C7B" w14:textId="77777777" w:rsidR="008A4E68" w:rsidRPr="0040545F" w:rsidRDefault="008A4E68" w:rsidP="008A4E68">
            <w:pPr>
              <w:rPr>
                <w:rFonts w:cs="Arial"/>
                <w:szCs w:val="24"/>
                <w:lang w:eastAsia="en-US"/>
              </w:rPr>
            </w:pPr>
          </w:p>
          <w:p w14:paraId="5D2AE3BA" w14:textId="77777777" w:rsidR="008A4E68" w:rsidRPr="0040545F" w:rsidRDefault="008A4E68" w:rsidP="008A4E68">
            <w:pPr>
              <w:jc w:val="both"/>
              <w:rPr>
                <w:rFonts w:cs="Arial"/>
                <w:szCs w:val="24"/>
                <w:lang w:eastAsia="en-US"/>
              </w:rPr>
            </w:pPr>
          </w:p>
        </w:tc>
      </w:tr>
      <w:tr w:rsidR="008A4E68" w:rsidRPr="0040545F" w14:paraId="4A7A8E41" w14:textId="77777777" w:rsidTr="008A4E68">
        <w:tc>
          <w:tcPr>
            <w:tcW w:w="4248" w:type="dxa"/>
          </w:tcPr>
          <w:p w14:paraId="32E8AF13" w14:textId="77777777" w:rsidR="008A4E68" w:rsidRPr="0040545F" w:rsidRDefault="008A4E68" w:rsidP="008A4E68">
            <w:pPr>
              <w:rPr>
                <w:rFonts w:cs="Arial"/>
                <w:szCs w:val="24"/>
                <w:lang w:eastAsia="en-US"/>
              </w:rPr>
            </w:pPr>
          </w:p>
          <w:p w14:paraId="23913BDA" w14:textId="77777777" w:rsidR="008A4E68" w:rsidRPr="0040545F" w:rsidRDefault="008A4E68" w:rsidP="008A4E68">
            <w:pPr>
              <w:rPr>
                <w:rFonts w:cs="Arial"/>
              </w:rPr>
            </w:pPr>
            <w:r w:rsidRPr="0040545F">
              <w:rPr>
                <w:rFonts w:cs="Arial"/>
              </w:rPr>
              <w:t>VREDNOST DEL PODIZVAJALCA:</w:t>
            </w:r>
          </w:p>
          <w:p w14:paraId="15B1ECC5" w14:textId="77777777" w:rsidR="008A4E68" w:rsidRPr="0040545F" w:rsidRDefault="008A4E68" w:rsidP="008A4E68">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14:paraId="65D4FB7C" w14:textId="77777777" w:rsidR="008A4E68" w:rsidRPr="0040545F" w:rsidRDefault="008A4E68" w:rsidP="008A4E68">
            <w:pPr>
              <w:rPr>
                <w:rFonts w:cs="Arial"/>
                <w:szCs w:val="24"/>
                <w:lang w:eastAsia="en-US"/>
              </w:rPr>
            </w:pPr>
          </w:p>
          <w:p w14:paraId="36C0AD8C" w14:textId="77777777" w:rsidR="008A4E68" w:rsidRPr="0040545F" w:rsidRDefault="008A4E68" w:rsidP="008A4E68">
            <w:pPr>
              <w:rPr>
                <w:rFonts w:cs="Arial"/>
              </w:rPr>
            </w:pPr>
          </w:p>
          <w:p w14:paraId="18CEA41C" w14:textId="77777777" w:rsidR="008A4E68" w:rsidRPr="0040545F" w:rsidRDefault="008A4E68" w:rsidP="008A4E68">
            <w:pPr>
              <w:jc w:val="both"/>
              <w:rPr>
                <w:rFonts w:cs="Arial"/>
                <w:szCs w:val="24"/>
                <w:lang w:eastAsia="en-US"/>
              </w:rPr>
            </w:pPr>
          </w:p>
        </w:tc>
      </w:tr>
      <w:tr w:rsidR="008A4E68" w:rsidRPr="0040545F" w14:paraId="5CC25AF4" w14:textId="77777777" w:rsidTr="008A4E68">
        <w:tc>
          <w:tcPr>
            <w:tcW w:w="4248" w:type="dxa"/>
          </w:tcPr>
          <w:p w14:paraId="5AB02369" w14:textId="77777777" w:rsidR="008A4E68" w:rsidRPr="0040545F" w:rsidRDefault="008A4E68" w:rsidP="008A4E68">
            <w:pPr>
              <w:rPr>
                <w:rFonts w:cs="Arial"/>
                <w:szCs w:val="24"/>
                <w:lang w:eastAsia="en-US"/>
              </w:rPr>
            </w:pPr>
          </w:p>
          <w:p w14:paraId="324B5E25" w14:textId="77777777" w:rsidR="008A4E68" w:rsidRPr="0040545F" w:rsidRDefault="008A4E68" w:rsidP="008A4E68">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14:paraId="1067739B" w14:textId="77777777" w:rsidR="008A4E68" w:rsidRPr="0040545F" w:rsidRDefault="008A4E68" w:rsidP="008A4E68">
            <w:pPr>
              <w:rPr>
                <w:rFonts w:cs="Arial"/>
                <w:szCs w:val="24"/>
                <w:lang w:eastAsia="en-US"/>
              </w:rPr>
            </w:pPr>
          </w:p>
          <w:p w14:paraId="6BCAC3B1" w14:textId="77777777" w:rsidR="008A4E68" w:rsidRPr="0040545F" w:rsidRDefault="008A4E68" w:rsidP="008A4E68">
            <w:pPr>
              <w:jc w:val="both"/>
              <w:rPr>
                <w:rFonts w:cs="Arial"/>
                <w:szCs w:val="24"/>
                <w:lang w:eastAsia="en-US"/>
              </w:rPr>
            </w:pPr>
          </w:p>
        </w:tc>
      </w:tr>
      <w:tr w:rsidR="008A4E68" w:rsidRPr="0040545F" w14:paraId="31B135FB" w14:textId="77777777" w:rsidTr="008A4E68">
        <w:tc>
          <w:tcPr>
            <w:tcW w:w="4248" w:type="dxa"/>
          </w:tcPr>
          <w:p w14:paraId="27283402" w14:textId="77777777" w:rsidR="008A4E68" w:rsidRPr="0040545F" w:rsidRDefault="008A4E68" w:rsidP="008A4E68">
            <w:pPr>
              <w:rPr>
                <w:rFonts w:cs="Arial"/>
                <w:szCs w:val="24"/>
                <w:lang w:eastAsia="en-US"/>
              </w:rPr>
            </w:pPr>
          </w:p>
          <w:p w14:paraId="4C6003BF" w14:textId="77777777" w:rsidR="008A4E68" w:rsidRPr="0040545F" w:rsidRDefault="008A4E68" w:rsidP="008A4E68">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14:paraId="1A7C9A1E" w14:textId="77777777" w:rsidR="008A4E68" w:rsidRPr="0040545F" w:rsidRDefault="008A4E68" w:rsidP="008A4E68">
            <w:pPr>
              <w:rPr>
                <w:rFonts w:cs="Arial"/>
                <w:szCs w:val="24"/>
                <w:lang w:eastAsia="en-US"/>
              </w:rPr>
            </w:pPr>
          </w:p>
          <w:p w14:paraId="393141AC" w14:textId="77777777" w:rsidR="008A4E68" w:rsidRPr="0040545F" w:rsidRDefault="008A4E68" w:rsidP="008A4E68">
            <w:pPr>
              <w:jc w:val="both"/>
              <w:rPr>
                <w:rFonts w:cs="Arial"/>
                <w:szCs w:val="24"/>
                <w:lang w:eastAsia="en-US"/>
              </w:rPr>
            </w:pPr>
          </w:p>
        </w:tc>
      </w:tr>
    </w:tbl>
    <w:p w14:paraId="7670B77F" w14:textId="77777777" w:rsidR="008A4E68" w:rsidRPr="0040545F" w:rsidRDefault="008A4E68" w:rsidP="008A4E68">
      <w:pPr>
        <w:rPr>
          <w:rFonts w:cs="Arial"/>
          <w:lang w:eastAsia="en-US"/>
        </w:rPr>
      </w:pPr>
    </w:p>
    <w:p w14:paraId="5D3C70C1" w14:textId="77777777" w:rsidR="008A4E68" w:rsidRPr="0040545F" w:rsidRDefault="008A4E68" w:rsidP="008A4E68">
      <w:pPr>
        <w:rPr>
          <w:rFonts w:cs="Arial"/>
        </w:rPr>
      </w:pPr>
    </w:p>
    <w:p w14:paraId="72BE926C" w14:textId="77777777" w:rsidR="008A4E68" w:rsidRPr="0040545F" w:rsidRDefault="008A4E68" w:rsidP="008A4E6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4E68" w:rsidRPr="0040545F" w14:paraId="3B144AE7" w14:textId="77777777" w:rsidTr="008A4E68">
        <w:tc>
          <w:tcPr>
            <w:tcW w:w="3430" w:type="dxa"/>
            <w:hideMark/>
          </w:tcPr>
          <w:p w14:paraId="1404322C"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00057C0F"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D74F628"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8A4E68" w:rsidRPr="0040545F" w14:paraId="5E708B89" w14:textId="77777777" w:rsidTr="008A4E68">
        <w:tc>
          <w:tcPr>
            <w:tcW w:w="3430" w:type="dxa"/>
            <w:tcBorders>
              <w:top w:val="nil"/>
              <w:left w:val="nil"/>
              <w:bottom w:val="single" w:sz="4" w:space="0" w:color="auto"/>
              <w:right w:val="nil"/>
            </w:tcBorders>
          </w:tcPr>
          <w:p w14:paraId="148A569D"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1A297E95"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4E9E0C9"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B6163DF"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42414E95"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r>
    </w:tbl>
    <w:p w14:paraId="1EA5E5B5" w14:textId="77777777" w:rsidR="008A4E68" w:rsidRPr="0040545F" w:rsidRDefault="008A4E68" w:rsidP="008A4E68">
      <w:pPr>
        <w:rPr>
          <w:rFonts w:cs="Arial"/>
          <w:color w:val="FFFFFF"/>
          <w:lang w:eastAsia="en-US"/>
        </w:rPr>
      </w:pPr>
      <w:r w:rsidRPr="0040545F">
        <w:rPr>
          <w:rFonts w:cs="Arial"/>
          <w:color w:val="FFFFFF"/>
          <w:vertAlign w:val="superscript"/>
        </w:rPr>
        <w:footnoteReference w:id="5"/>
      </w:r>
      <w:r w:rsidRPr="0040545F">
        <w:rPr>
          <w:color w:val="FFFFFF"/>
        </w:rPr>
        <w:br w:type="page"/>
      </w:r>
    </w:p>
    <w:tbl>
      <w:tblPr>
        <w:tblW w:w="0" w:type="auto"/>
        <w:tblLook w:val="04A0" w:firstRow="1" w:lastRow="0" w:firstColumn="1" w:lastColumn="0" w:noHBand="0" w:noVBand="1"/>
      </w:tblPr>
      <w:tblGrid>
        <w:gridCol w:w="1395"/>
        <w:gridCol w:w="7891"/>
      </w:tblGrid>
      <w:tr w:rsidR="008A4E68" w:rsidRPr="0040545F" w14:paraId="57BDCC6F" w14:textId="77777777" w:rsidTr="008A4E68">
        <w:tc>
          <w:tcPr>
            <w:tcW w:w="1106" w:type="dxa"/>
            <w:hideMark/>
          </w:tcPr>
          <w:p w14:paraId="5D6A098C" w14:textId="77777777" w:rsidR="008A4E68" w:rsidRPr="0040545F" w:rsidRDefault="008A4E68" w:rsidP="008A4E68">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14:paraId="47FD33EC" w14:textId="77777777" w:rsidR="008A4E68" w:rsidRPr="0040545F" w:rsidRDefault="008A4E68" w:rsidP="008A4E68">
            <w:pPr>
              <w:widowControl w:val="0"/>
              <w:tabs>
                <w:tab w:val="left" w:pos="90"/>
                <w:tab w:val="left" w:pos="964"/>
              </w:tabs>
              <w:autoSpaceDE w:val="0"/>
              <w:autoSpaceDN w:val="0"/>
              <w:adjustRightInd w:val="0"/>
              <w:jc w:val="both"/>
              <w:rPr>
                <w:color w:val="000000"/>
                <w:szCs w:val="24"/>
                <w:lang w:eastAsia="en-US"/>
              </w:rPr>
            </w:pPr>
          </w:p>
        </w:tc>
      </w:tr>
    </w:tbl>
    <w:p w14:paraId="2758A727" w14:textId="77777777" w:rsidR="008A4E68" w:rsidRPr="0040545F" w:rsidRDefault="008A4E68" w:rsidP="008A4E68">
      <w:pPr>
        <w:widowControl w:val="0"/>
        <w:tabs>
          <w:tab w:val="left" w:pos="90"/>
          <w:tab w:val="left" w:pos="964"/>
        </w:tabs>
        <w:autoSpaceDE w:val="0"/>
        <w:autoSpaceDN w:val="0"/>
        <w:adjustRightInd w:val="0"/>
        <w:rPr>
          <w:color w:val="000000"/>
          <w:lang w:eastAsia="en-US"/>
        </w:rPr>
      </w:pPr>
    </w:p>
    <w:p w14:paraId="0F113B11" w14:textId="77777777" w:rsidR="008A4E68" w:rsidRPr="0040545F" w:rsidRDefault="008A4E68" w:rsidP="008A4E68">
      <w:pPr>
        <w:rPr>
          <w:szCs w:val="24"/>
        </w:rPr>
      </w:pPr>
    </w:p>
    <w:p w14:paraId="2313C1FC" w14:textId="77777777" w:rsidR="008A4E68" w:rsidRPr="0040545F" w:rsidRDefault="008A4E68" w:rsidP="008A4E68"/>
    <w:p w14:paraId="4805ACF9" w14:textId="77777777" w:rsidR="008A4E68" w:rsidRPr="0040545F" w:rsidRDefault="008A4E68" w:rsidP="008A4E68">
      <w:pPr>
        <w:jc w:val="center"/>
        <w:rPr>
          <w:b/>
          <w:sz w:val="24"/>
          <w:szCs w:val="24"/>
        </w:rPr>
      </w:pPr>
      <w:r w:rsidRPr="0040545F">
        <w:rPr>
          <w:b/>
          <w:sz w:val="24"/>
          <w:szCs w:val="24"/>
        </w:rPr>
        <w:t>SOGLASJE PODIZVAJALCA</w:t>
      </w:r>
    </w:p>
    <w:p w14:paraId="1CC9B0CA" w14:textId="77777777" w:rsidR="008A4E68" w:rsidRPr="0040545F" w:rsidRDefault="008A4E68" w:rsidP="008A4E68"/>
    <w:p w14:paraId="008FF12E" w14:textId="77777777" w:rsidR="008A4E68" w:rsidRPr="0040545F" w:rsidRDefault="008A4E68" w:rsidP="008A4E68"/>
    <w:p w14:paraId="2D24233D" w14:textId="77777777" w:rsidR="008A4E68" w:rsidRPr="0040545F" w:rsidRDefault="008A4E68" w:rsidP="008A4E68">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14:paraId="5E68B779" w14:textId="77777777" w:rsidR="008A4E68" w:rsidRPr="0040545F" w:rsidRDefault="008A4E68" w:rsidP="008A4E68">
      <w:r w:rsidRPr="0040545F">
        <w:t>_________________________________________________________________________________</w:t>
      </w:r>
    </w:p>
    <w:p w14:paraId="725379E7" w14:textId="77777777" w:rsidR="008A4E68" w:rsidRPr="0040545F" w:rsidRDefault="008A4E68" w:rsidP="008A4E68">
      <w:r w:rsidRPr="0040545F">
        <w:t>poravna našo/e terjatev/ve do ponudnika/dobavitelja.</w:t>
      </w:r>
      <w:r w:rsidRPr="0040545F">
        <w:rPr>
          <w:color w:val="FFFFFF"/>
          <w:vertAlign w:val="superscript"/>
        </w:rPr>
        <w:footnoteReference w:id="6"/>
      </w:r>
    </w:p>
    <w:p w14:paraId="07788C75" w14:textId="77777777" w:rsidR="008A4E68" w:rsidRPr="0040545F" w:rsidRDefault="008A4E68" w:rsidP="008A4E68">
      <w:pPr>
        <w:rPr>
          <w:szCs w:val="24"/>
        </w:rPr>
      </w:pPr>
    </w:p>
    <w:p w14:paraId="36B10998" w14:textId="77777777" w:rsidR="008A4E68" w:rsidRPr="0040545F" w:rsidRDefault="008A4E68" w:rsidP="008A4E68"/>
    <w:p w14:paraId="40C9E2B0" w14:textId="77777777" w:rsidR="008A4E68" w:rsidRPr="0040545F" w:rsidRDefault="008A4E68" w:rsidP="008A4E6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4E68" w:rsidRPr="0040545F" w14:paraId="47D34E57" w14:textId="77777777" w:rsidTr="008A4E68">
        <w:tc>
          <w:tcPr>
            <w:tcW w:w="3430" w:type="dxa"/>
            <w:hideMark/>
          </w:tcPr>
          <w:p w14:paraId="1C0A44F1"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5103A492"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13CD58C6"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8A4E68" w:rsidRPr="0040545F" w14:paraId="02B43EB7" w14:textId="77777777" w:rsidTr="008A4E68">
        <w:tc>
          <w:tcPr>
            <w:tcW w:w="3430" w:type="dxa"/>
            <w:tcBorders>
              <w:top w:val="nil"/>
              <w:left w:val="nil"/>
              <w:bottom w:val="single" w:sz="4" w:space="0" w:color="auto"/>
              <w:right w:val="nil"/>
            </w:tcBorders>
          </w:tcPr>
          <w:p w14:paraId="1071321B"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619BE8C2"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353D4819"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0B03B6F6"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288EA09C"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r>
    </w:tbl>
    <w:p w14:paraId="57D6B53E" w14:textId="77777777" w:rsidR="008A4E68" w:rsidRPr="0040545F" w:rsidRDefault="008A4E68" w:rsidP="008A4E68">
      <w:pPr>
        <w:widowControl w:val="0"/>
        <w:tabs>
          <w:tab w:val="left" w:pos="90"/>
          <w:tab w:val="left" w:pos="964"/>
        </w:tabs>
        <w:autoSpaceDE w:val="0"/>
        <w:autoSpaceDN w:val="0"/>
        <w:adjustRightInd w:val="0"/>
      </w:pPr>
    </w:p>
    <w:p w14:paraId="62F3DF4B" w14:textId="77777777" w:rsidR="008A4E68" w:rsidRPr="0040545F" w:rsidRDefault="008A4E68" w:rsidP="008A4E68">
      <w:pPr>
        <w:widowControl w:val="0"/>
        <w:tabs>
          <w:tab w:val="left" w:pos="90"/>
          <w:tab w:val="left" w:pos="964"/>
        </w:tabs>
        <w:autoSpaceDE w:val="0"/>
        <w:autoSpaceDN w:val="0"/>
        <w:adjustRightInd w:val="0"/>
      </w:pPr>
    </w:p>
    <w:p w14:paraId="40CA33F0" w14:textId="77777777" w:rsidR="008A4E68" w:rsidRPr="0040545F" w:rsidRDefault="008A4E68" w:rsidP="008A4E68">
      <w:pPr>
        <w:widowControl w:val="0"/>
        <w:tabs>
          <w:tab w:val="left" w:pos="90"/>
          <w:tab w:val="left" w:pos="964"/>
        </w:tabs>
        <w:autoSpaceDE w:val="0"/>
        <w:autoSpaceDN w:val="0"/>
        <w:adjustRightInd w:val="0"/>
      </w:pPr>
    </w:p>
    <w:p w14:paraId="2837430C" w14:textId="77777777" w:rsidR="008A4E68" w:rsidRPr="0040545F" w:rsidRDefault="008A4E68" w:rsidP="008A4E68">
      <w:pPr>
        <w:widowControl w:val="0"/>
        <w:tabs>
          <w:tab w:val="left" w:pos="90"/>
          <w:tab w:val="left" w:pos="964"/>
        </w:tabs>
        <w:autoSpaceDE w:val="0"/>
        <w:autoSpaceDN w:val="0"/>
        <w:adjustRightInd w:val="0"/>
      </w:pPr>
    </w:p>
    <w:p w14:paraId="6B13FA6C" w14:textId="77777777" w:rsidR="008A4E68" w:rsidRPr="0040545F" w:rsidRDefault="008A4E68" w:rsidP="008A4E68">
      <w:pPr>
        <w:widowControl w:val="0"/>
        <w:tabs>
          <w:tab w:val="left" w:pos="90"/>
          <w:tab w:val="left" w:pos="964"/>
        </w:tabs>
        <w:autoSpaceDE w:val="0"/>
        <w:autoSpaceDN w:val="0"/>
        <w:adjustRightInd w:val="0"/>
      </w:pPr>
    </w:p>
    <w:p w14:paraId="787B03FB" w14:textId="77777777" w:rsidR="008A4E68" w:rsidRPr="0040545F" w:rsidRDefault="008A4E68" w:rsidP="008A4E68">
      <w:pPr>
        <w:widowControl w:val="0"/>
        <w:tabs>
          <w:tab w:val="left" w:pos="90"/>
          <w:tab w:val="left" w:pos="964"/>
        </w:tabs>
        <w:autoSpaceDE w:val="0"/>
        <w:autoSpaceDN w:val="0"/>
        <w:adjustRightInd w:val="0"/>
      </w:pPr>
    </w:p>
    <w:p w14:paraId="2254B30A" w14:textId="77777777" w:rsidR="008A4E68" w:rsidRPr="0040545F" w:rsidRDefault="008A4E68" w:rsidP="008A4E68">
      <w:pPr>
        <w:widowControl w:val="0"/>
        <w:tabs>
          <w:tab w:val="left" w:pos="90"/>
          <w:tab w:val="left" w:pos="964"/>
        </w:tabs>
        <w:autoSpaceDE w:val="0"/>
        <w:autoSpaceDN w:val="0"/>
        <w:adjustRightInd w:val="0"/>
      </w:pPr>
    </w:p>
    <w:p w14:paraId="26654E0B" w14:textId="77777777" w:rsidR="008A4E68" w:rsidRPr="0040545F" w:rsidRDefault="008A4E68" w:rsidP="008A4E68">
      <w:pPr>
        <w:widowControl w:val="0"/>
        <w:tabs>
          <w:tab w:val="left" w:pos="90"/>
          <w:tab w:val="left" w:pos="964"/>
        </w:tabs>
        <w:autoSpaceDE w:val="0"/>
        <w:autoSpaceDN w:val="0"/>
        <w:adjustRightInd w:val="0"/>
      </w:pPr>
    </w:p>
    <w:p w14:paraId="176FB372" w14:textId="77777777" w:rsidR="008A4E68" w:rsidRPr="0040545F" w:rsidRDefault="008A4E68" w:rsidP="008A4E68">
      <w:pPr>
        <w:widowControl w:val="0"/>
        <w:tabs>
          <w:tab w:val="left" w:pos="90"/>
          <w:tab w:val="left" w:pos="964"/>
        </w:tabs>
        <w:autoSpaceDE w:val="0"/>
        <w:autoSpaceDN w:val="0"/>
        <w:adjustRightInd w:val="0"/>
      </w:pPr>
    </w:p>
    <w:p w14:paraId="3343DFC7" w14:textId="77777777" w:rsidR="008A4E68" w:rsidRPr="0040545F" w:rsidRDefault="008A4E68" w:rsidP="008A4E68">
      <w:pPr>
        <w:widowControl w:val="0"/>
        <w:tabs>
          <w:tab w:val="left" w:pos="90"/>
          <w:tab w:val="left" w:pos="964"/>
        </w:tabs>
        <w:autoSpaceDE w:val="0"/>
        <w:autoSpaceDN w:val="0"/>
        <w:adjustRightInd w:val="0"/>
      </w:pPr>
    </w:p>
    <w:p w14:paraId="4DEC9415" w14:textId="77777777" w:rsidR="008A4E68" w:rsidRPr="0040545F" w:rsidRDefault="008A4E68" w:rsidP="008A4E68">
      <w:pPr>
        <w:widowControl w:val="0"/>
        <w:tabs>
          <w:tab w:val="left" w:pos="90"/>
          <w:tab w:val="left" w:pos="964"/>
        </w:tabs>
        <w:autoSpaceDE w:val="0"/>
        <w:autoSpaceDN w:val="0"/>
        <w:adjustRightInd w:val="0"/>
      </w:pPr>
    </w:p>
    <w:p w14:paraId="07F9CBB7" w14:textId="77777777" w:rsidR="008A4E68" w:rsidRPr="0040545F" w:rsidRDefault="008A4E68" w:rsidP="008A4E68">
      <w:pPr>
        <w:widowControl w:val="0"/>
        <w:tabs>
          <w:tab w:val="left" w:pos="90"/>
          <w:tab w:val="left" w:pos="964"/>
        </w:tabs>
        <w:autoSpaceDE w:val="0"/>
        <w:autoSpaceDN w:val="0"/>
        <w:adjustRightInd w:val="0"/>
      </w:pPr>
    </w:p>
    <w:p w14:paraId="1508D60B" w14:textId="77777777" w:rsidR="008A4E68" w:rsidRPr="0040545F" w:rsidRDefault="008A4E68" w:rsidP="008A4E68">
      <w:pPr>
        <w:widowControl w:val="0"/>
        <w:tabs>
          <w:tab w:val="left" w:pos="90"/>
          <w:tab w:val="left" w:pos="964"/>
        </w:tabs>
        <w:autoSpaceDE w:val="0"/>
        <w:autoSpaceDN w:val="0"/>
        <w:adjustRightInd w:val="0"/>
      </w:pPr>
    </w:p>
    <w:p w14:paraId="0F081E12" w14:textId="77777777" w:rsidR="008A4E68" w:rsidRPr="0040545F" w:rsidRDefault="008A4E68" w:rsidP="008A4E68">
      <w:pPr>
        <w:widowControl w:val="0"/>
        <w:tabs>
          <w:tab w:val="left" w:pos="90"/>
          <w:tab w:val="left" w:pos="964"/>
        </w:tabs>
        <w:autoSpaceDE w:val="0"/>
        <w:autoSpaceDN w:val="0"/>
        <w:adjustRightInd w:val="0"/>
      </w:pPr>
    </w:p>
    <w:p w14:paraId="45764340" w14:textId="77777777" w:rsidR="008A4E68" w:rsidRPr="0040545F" w:rsidRDefault="008A4E68" w:rsidP="008A4E68">
      <w:pPr>
        <w:widowControl w:val="0"/>
        <w:tabs>
          <w:tab w:val="left" w:pos="90"/>
          <w:tab w:val="left" w:pos="964"/>
        </w:tabs>
        <w:autoSpaceDE w:val="0"/>
        <w:autoSpaceDN w:val="0"/>
        <w:adjustRightInd w:val="0"/>
      </w:pPr>
    </w:p>
    <w:p w14:paraId="64FEB641" w14:textId="77777777" w:rsidR="008A4E68" w:rsidRPr="0040545F" w:rsidRDefault="008A4E68" w:rsidP="008A4E68">
      <w:pPr>
        <w:widowControl w:val="0"/>
        <w:tabs>
          <w:tab w:val="left" w:pos="90"/>
          <w:tab w:val="left" w:pos="964"/>
        </w:tabs>
        <w:autoSpaceDE w:val="0"/>
        <w:autoSpaceDN w:val="0"/>
        <w:adjustRightInd w:val="0"/>
      </w:pPr>
    </w:p>
    <w:p w14:paraId="1AA2CACF" w14:textId="77777777" w:rsidR="008A4E68" w:rsidRPr="0040545F" w:rsidRDefault="008A4E68" w:rsidP="008A4E68">
      <w:pPr>
        <w:widowControl w:val="0"/>
        <w:tabs>
          <w:tab w:val="left" w:pos="90"/>
          <w:tab w:val="left" w:pos="964"/>
        </w:tabs>
        <w:autoSpaceDE w:val="0"/>
        <w:autoSpaceDN w:val="0"/>
        <w:adjustRightInd w:val="0"/>
      </w:pPr>
    </w:p>
    <w:p w14:paraId="724B2FF4" w14:textId="77777777" w:rsidR="008A4E68" w:rsidRPr="0040545F" w:rsidRDefault="008A4E68" w:rsidP="008A4E68">
      <w:pPr>
        <w:widowControl w:val="0"/>
        <w:tabs>
          <w:tab w:val="left" w:pos="90"/>
          <w:tab w:val="left" w:pos="964"/>
        </w:tabs>
        <w:autoSpaceDE w:val="0"/>
        <w:autoSpaceDN w:val="0"/>
        <w:adjustRightInd w:val="0"/>
      </w:pPr>
    </w:p>
    <w:p w14:paraId="497B8BCA" w14:textId="77777777" w:rsidR="008A4E68" w:rsidRPr="0040545F" w:rsidRDefault="008A4E68" w:rsidP="008A4E68">
      <w:pPr>
        <w:widowControl w:val="0"/>
        <w:tabs>
          <w:tab w:val="left" w:pos="90"/>
          <w:tab w:val="left" w:pos="964"/>
        </w:tabs>
        <w:autoSpaceDE w:val="0"/>
        <w:autoSpaceDN w:val="0"/>
        <w:adjustRightInd w:val="0"/>
      </w:pPr>
    </w:p>
    <w:p w14:paraId="23AEB0CE" w14:textId="77777777" w:rsidR="008A4E68" w:rsidRPr="0040545F" w:rsidRDefault="008A4E68" w:rsidP="008A4E68">
      <w:pPr>
        <w:widowControl w:val="0"/>
        <w:tabs>
          <w:tab w:val="left" w:pos="90"/>
          <w:tab w:val="left" w:pos="964"/>
        </w:tabs>
        <w:autoSpaceDE w:val="0"/>
        <w:autoSpaceDN w:val="0"/>
        <w:adjustRightInd w:val="0"/>
      </w:pPr>
    </w:p>
    <w:p w14:paraId="7FC1A24D" w14:textId="77777777" w:rsidR="008A4E68" w:rsidRPr="0040545F" w:rsidRDefault="008A4E68" w:rsidP="008A4E68">
      <w:pPr>
        <w:widowControl w:val="0"/>
        <w:tabs>
          <w:tab w:val="left" w:pos="90"/>
          <w:tab w:val="left" w:pos="964"/>
        </w:tabs>
        <w:autoSpaceDE w:val="0"/>
        <w:autoSpaceDN w:val="0"/>
        <w:adjustRightInd w:val="0"/>
      </w:pPr>
    </w:p>
    <w:p w14:paraId="427C7183" w14:textId="77777777" w:rsidR="008A4E68" w:rsidRPr="0040545F" w:rsidRDefault="008A4E68" w:rsidP="008A4E68">
      <w:pPr>
        <w:widowControl w:val="0"/>
        <w:tabs>
          <w:tab w:val="left" w:pos="90"/>
          <w:tab w:val="left" w:pos="964"/>
        </w:tabs>
        <w:autoSpaceDE w:val="0"/>
        <w:autoSpaceDN w:val="0"/>
        <w:adjustRightInd w:val="0"/>
      </w:pPr>
    </w:p>
    <w:p w14:paraId="3B1B8D13" w14:textId="77777777" w:rsidR="008A4E68" w:rsidRPr="0040545F" w:rsidRDefault="008A4E68" w:rsidP="008A4E68">
      <w:pPr>
        <w:widowControl w:val="0"/>
        <w:tabs>
          <w:tab w:val="left" w:pos="90"/>
          <w:tab w:val="left" w:pos="964"/>
        </w:tabs>
        <w:autoSpaceDE w:val="0"/>
        <w:autoSpaceDN w:val="0"/>
        <w:adjustRightInd w:val="0"/>
      </w:pPr>
    </w:p>
    <w:p w14:paraId="2AFFED9E" w14:textId="77777777" w:rsidR="008A4E68" w:rsidRPr="0040545F" w:rsidRDefault="008A4E68" w:rsidP="008A4E68">
      <w:pPr>
        <w:widowControl w:val="0"/>
        <w:tabs>
          <w:tab w:val="left" w:pos="90"/>
          <w:tab w:val="left" w:pos="964"/>
        </w:tabs>
        <w:autoSpaceDE w:val="0"/>
        <w:autoSpaceDN w:val="0"/>
        <w:adjustRightInd w:val="0"/>
      </w:pPr>
    </w:p>
    <w:p w14:paraId="374B8677" w14:textId="77777777" w:rsidR="008A4E68" w:rsidRPr="0040545F" w:rsidRDefault="008A4E68" w:rsidP="008A4E68">
      <w:pPr>
        <w:widowControl w:val="0"/>
        <w:tabs>
          <w:tab w:val="left" w:pos="90"/>
          <w:tab w:val="left" w:pos="964"/>
        </w:tabs>
        <w:autoSpaceDE w:val="0"/>
        <w:autoSpaceDN w:val="0"/>
        <w:adjustRightInd w:val="0"/>
      </w:pPr>
    </w:p>
    <w:p w14:paraId="67724251" w14:textId="77777777" w:rsidR="008A4E68" w:rsidRPr="0040545F" w:rsidRDefault="008A4E68" w:rsidP="008A4E68">
      <w:pPr>
        <w:widowControl w:val="0"/>
        <w:tabs>
          <w:tab w:val="left" w:pos="90"/>
          <w:tab w:val="left" w:pos="964"/>
        </w:tabs>
        <w:autoSpaceDE w:val="0"/>
        <w:autoSpaceDN w:val="0"/>
        <w:adjustRightInd w:val="0"/>
      </w:pPr>
    </w:p>
    <w:p w14:paraId="25671B62" w14:textId="77777777" w:rsidR="008A4E68" w:rsidRPr="0040545F" w:rsidRDefault="008A4E68" w:rsidP="008A4E68">
      <w:pPr>
        <w:widowControl w:val="0"/>
        <w:tabs>
          <w:tab w:val="left" w:pos="90"/>
          <w:tab w:val="left" w:pos="964"/>
        </w:tabs>
        <w:autoSpaceDE w:val="0"/>
        <w:autoSpaceDN w:val="0"/>
        <w:adjustRightInd w:val="0"/>
      </w:pPr>
    </w:p>
    <w:p w14:paraId="7F923F09" w14:textId="77777777" w:rsidR="008A4E68" w:rsidRPr="0040545F" w:rsidRDefault="008A4E68" w:rsidP="008A4E68">
      <w:pPr>
        <w:widowControl w:val="0"/>
        <w:tabs>
          <w:tab w:val="left" w:pos="90"/>
          <w:tab w:val="left" w:pos="964"/>
        </w:tabs>
        <w:autoSpaceDE w:val="0"/>
        <w:autoSpaceDN w:val="0"/>
        <w:adjustRightInd w:val="0"/>
      </w:pPr>
    </w:p>
    <w:p w14:paraId="28894491" w14:textId="77777777" w:rsidR="008A4E68" w:rsidRPr="0040545F" w:rsidRDefault="008A4E68" w:rsidP="008A4E68">
      <w:pPr>
        <w:widowControl w:val="0"/>
        <w:tabs>
          <w:tab w:val="left" w:pos="90"/>
          <w:tab w:val="left" w:pos="964"/>
        </w:tabs>
        <w:autoSpaceDE w:val="0"/>
        <w:autoSpaceDN w:val="0"/>
        <w:adjustRightInd w:val="0"/>
      </w:pPr>
    </w:p>
    <w:p w14:paraId="351831BD" w14:textId="77777777" w:rsidR="008A4E68" w:rsidRPr="0040545F" w:rsidRDefault="008A4E68" w:rsidP="008A4E68">
      <w:pPr>
        <w:widowControl w:val="0"/>
        <w:tabs>
          <w:tab w:val="left" w:pos="90"/>
          <w:tab w:val="left" w:pos="964"/>
        </w:tabs>
        <w:autoSpaceDE w:val="0"/>
        <w:autoSpaceDN w:val="0"/>
        <w:adjustRightInd w:val="0"/>
      </w:pPr>
    </w:p>
    <w:p w14:paraId="7C38E8F0" w14:textId="77777777" w:rsidR="008A4E68" w:rsidRPr="0040545F" w:rsidRDefault="008A4E68" w:rsidP="008A4E68">
      <w:pPr>
        <w:widowControl w:val="0"/>
        <w:tabs>
          <w:tab w:val="left" w:pos="90"/>
          <w:tab w:val="left" w:pos="964"/>
        </w:tabs>
        <w:autoSpaceDE w:val="0"/>
        <w:autoSpaceDN w:val="0"/>
        <w:adjustRightInd w:val="0"/>
      </w:pPr>
    </w:p>
    <w:p w14:paraId="2E4D31C1" w14:textId="77777777" w:rsidR="008A4E68" w:rsidRPr="0040545F" w:rsidRDefault="008A4E68" w:rsidP="008A4E68">
      <w:pPr>
        <w:widowControl w:val="0"/>
        <w:tabs>
          <w:tab w:val="left" w:pos="90"/>
          <w:tab w:val="left" w:pos="964"/>
        </w:tabs>
        <w:autoSpaceDE w:val="0"/>
        <w:autoSpaceDN w:val="0"/>
        <w:adjustRightInd w:val="0"/>
      </w:pPr>
    </w:p>
    <w:p w14:paraId="627A889C" w14:textId="77777777" w:rsidR="008A4E68" w:rsidRPr="0040545F" w:rsidRDefault="008A4E68" w:rsidP="008A4E68">
      <w:pPr>
        <w:widowControl w:val="0"/>
        <w:tabs>
          <w:tab w:val="left" w:pos="90"/>
          <w:tab w:val="left" w:pos="964"/>
        </w:tabs>
        <w:autoSpaceDE w:val="0"/>
        <w:autoSpaceDN w:val="0"/>
        <w:adjustRightInd w:val="0"/>
      </w:pPr>
    </w:p>
    <w:p w14:paraId="11D7BE2A" w14:textId="77777777" w:rsidR="008A4E68" w:rsidRPr="0040545F" w:rsidRDefault="008A4E68" w:rsidP="008A4E68">
      <w:pPr>
        <w:widowControl w:val="0"/>
        <w:tabs>
          <w:tab w:val="left" w:pos="90"/>
          <w:tab w:val="left" w:pos="964"/>
        </w:tabs>
        <w:autoSpaceDE w:val="0"/>
        <w:autoSpaceDN w:val="0"/>
        <w:adjustRightInd w:val="0"/>
      </w:pPr>
    </w:p>
    <w:p w14:paraId="1CA6FD8B" w14:textId="77777777" w:rsidR="008A4E68" w:rsidRPr="0040545F" w:rsidRDefault="008A4E68" w:rsidP="008A4E68">
      <w:pPr>
        <w:widowControl w:val="0"/>
        <w:tabs>
          <w:tab w:val="left" w:pos="90"/>
          <w:tab w:val="left" w:pos="964"/>
        </w:tabs>
        <w:autoSpaceDE w:val="0"/>
        <w:autoSpaceDN w:val="0"/>
        <w:adjustRightInd w:val="0"/>
      </w:pPr>
    </w:p>
    <w:p w14:paraId="4D597E62" w14:textId="77777777" w:rsidR="008A4E68" w:rsidRPr="0040545F" w:rsidRDefault="008A4E68" w:rsidP="008A4E68">
      <w:pPr>
        <w:widowControl w:val="0"/>
        <w:tabs>
          <w:tab w:val="left" w:pos="90"/>
          <w:tab w:val="left" w:pos="964"/>
        </w:tabs>
        <w:autoSpaceDE w:val="0"/>
        <w:autoSpaceDN w:val="0"/>
        <w:adjustRightInd w:val="0"/>
      </w:pPr>
    </w:p>
    <w:p w14:paraId="7D525AFA" w14:textId="77777777" w:rsidR="008A4E68" w:rsidRPr="0040545F" w:rsidRDefault="008A4E68" w:rsidP="008A4E68">
      <w:pPr>
        <w:widowControl w:val="0"/>
        <w:tabs>
          <w:tab w:val="left" w:pos="90"/>
          <w:tab w:val="left" w:pos="964"/>
        </w:tabs>
        <w:autoSpaceDE w:val="0"/>
        <w:autoSpaceDN w:val="0"/>
        <w:adjustRightInd w:val="0"/>
      </w:pPr>
    </w:p>
    <w:p w14:paraId="5B791FCE" w14:textId="77777777" w:rsidR="008A4E68" w:rsidRPr="0040545F" w:rsidRDefault="008A4E68" w:rsidP="008A4E68">
      <w:pPr>
        <w:widowControl w:val="0"/>
        <w:tabs>
          <w:tab w:val="left" w:pos="90"/>
          <w:tab w:val="left" w:pos="964"/>
        </w:tabs>
        <w:autoSpaceDE w:val="0"/>
        <w:autoSpaceDN w:val="0"/>
        <w:adjustRightInd w:val="0"/>
      </w:pPr>
    </w:p>
    <w:p w14:paraId="50C60CC2" w14:textId="77777777" w:rsidR="008A4E68" w:rsidRPr="0040545F" w:rsidRDefault="008A4E68" w:rsidP="008A4E68">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8A4E68" w:rsidRPr="0040545F" w14:paraId="1238BC37" w14:textId="77777777" w:rsidTr="008A4E68">
        <w:tc>
          <w:tcPr>
            <w:tcW w:w="1106" w:type="dxa"/>
            <w:hideMark/>
          </w:tcPr>
          <w:p w14:paraId="58E45008" w14:textId="77777777" w:rsidR="008A4E68" w:rsidRPr="0040545F" w:rsidRDefault="008A4E68" w:rsidP="008A4E68">
            <w:pPr>
              <w:jc w:val="both"/>
              <w:rPr>
                <w:szCs w:val="24"/>
                <w:lang w:eastAsia="en-US"/>
              </w:rPr>
            </w:pPr>
            <w:r w:rsidRPr="0040545F">
              <w:t>Ponudnik:</w:t>
            </w:r>
          </w:p>
        </w:tc>
        <w:tc>
          <w:tcPr>
            <w:tcW w:w="8109" w:type="dxa"/>
            <w:tcBorders>
              <w:top w:val="nil"/>
              <w:left w:val="nil"/>
              <w:bottom w:val="single" w:sz="4" w:space="0" w:color="auto"/>
              <w:right w:val="nil"/>
            </w:tcBorders>
          </w:tcPr>
          <w:p w14:paraId="49DF2FC7" w14:textId="77777777" w:rsidR="008A4E68" w:rsidRPr="0040545F" w:rsidRDefault="008A4E68" w:rsidP="008A4E68">
            <w:pPr>
              <w:widowControl w:val="0"/>
              <w:tabs>
                <w:tab w:val="left" w:pos="90"/>
                <w:tab w:val="left" w:pos="964"/>
              </w:tabs>
              <w:autoSpaceDE w:val="0"/>
              <w:autoSpaceDN w:val="0"/>
              <w:adjustRightInd w:val="0"/>
              <w:jc w:val="both"/>
              <w:rPr>
                <w:color w:val="000000"/>
                <w:szCs w:val="24"/>
                <w:lang w:eastAsia="en-US"/>
              </w:rPr>
            </w:pPr>
          </w:p>
        </w:tc>
      </w:tr>
    </w:tbl>
    <w:p w14:paraId="25993212" w14:textId="77777777" w:rsidR="008A4E68" w:rsidRPr="0040545F" w:rsidRDefault="008A4E68" w:rsidP="008A4E68">
      <w:pPr>
        <w:widowControl w:val="0"/>
        <w:tabs>
          <w:tab w:val="left" w:pos="90"/>
          <w:tab w:val="left" w:pos="964"/>
        </w:tabs>
        <w:autoSpaceDE w:val="0"/>
        <w:autoSpaceDN w:val="0"/>
        <w:adjustRightInd w:val="0"/>
        <w:rPr>
          <w:color w:val="000000"/>
          <w:lang w:eastAsia="en-US"/>
        </w:rPr>
      </w:pPr>
    </w:p>
    <w:p w14:paraId="012296D6" w14:textId="77777777" w:rsidR="008A4E68" w:rsidRPr="0040545F" w:rsidRDefault="008A4E68" w:rsidP="008A4E68">
      <w:pPr>
        <w:rPr>
          <w:szCs w:val="24"/>
        </w:rPr>
      </w:pPr>
    </w:p>
    <w:p w14:paraId="27014F5C" w14:textId="77777777" w:rsidR="008A4E68" w:rsidRPr="0040545F" w:rsidRDefault="008A4E68" w:rsidP="008A4E68"/>
    <w:p w14:paraId="784E3810" w14:textId="77777777" w:rsidR="008A4E68" w:rsidRPr="0040545F" w:rsidRDefault="008A4E68" w:rsidP="008A4E68">
      <w:pPr>
        <w:ind w:left="454" w:hanging="454"/>
        <w:jc w:val="center"/>
        <w:rPr>
          <w:b/>
          <w:iCs/>
          <w:sz w:val="24"/>
        </w:rPr>
      </w:pPr>
      <w:r w:rsidRPr="0040545F">
        <w:rPr>
          <w:b/>
          <w:sz w:val="24"/>
        </w:rPr>
        <w:t xml:space="preserve">PONUDNIKOVO POOBLASTILO </w:t>
      </w:r>
      <w:r w:rsidRPr="0040545F">
        <w:rPr>
          <w:b/>
          <w:iCs/>
          <w:sz w:val="24"/>
        </w:rPr>
        <w:t>ZA IZVAJANJE</w:t>
      </w:r>
    </w:p>
    <w:p w14:paraId="6BC9B9A1" w14:textId="77777777" w:rsidR="008A4E68" w:rsidRPr="0040545F" w:rsidRDefault="008A4E68" w:rsidP="008A4E68">
      <w:pPr>
        <w:ind w:left="454" w:hanging="454"/>
        <w:jc w:val="center"/>
        <w:rPr>
          <w:b/>
          <w:sz w:val="24"/>
        </w:rPr>
      </w:pPr>
      <w:r w:rsidRPr="0040545F">
        <w:rPr>
          <w:b/>
          <w:iCs/>
          <w:sz w:val="24"/>
        </w:rPr>
        <w:t>NEPOSREDNIH PLAČIL PODIZVAJALCEM</w:t>
      </w:r>
    </w:p>
    <w:p w14:paraId="34E348CE" w14:textId="77777777" w:rsidR="008A4E68" w:rsidRPr="0040545F" w:rsidRDefault="008A4E68" w:rsidP="008A4E68"/>
    <w:p w14:paraId="0E6CCF4C" w14:textId="77777777" w:rsidR="008A4E68" w:rsidRPr="0040545F" w:rsidRDefault="008A4E68" w:rsidP="008A4E68"/>
    <w:p w14:paraId="7F593C85" w14:textId="77777777" w:rsidR="008A4E68" w:rsidRPr="0040545F" w:rsidRDefault="008A4E68" w:rsidP="008A4E68">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14:paraId="1D73B713" w14:textId="77777777" w:rsidR="008A4E68" w:rsidRPr="0040545F" w:rsidRDefault="008A4E68" w:rsidP="008A4E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8A4E68" w:rsidRPr="0040545F" w14:paraId="2156C8C3"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431802" w14:textId="77777777" w:rsidR="008A4E68" w:rsidRPr="0040545F" w:rsidRDefault="008A4E68" w:rsidP="008A4E68">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FD0933" w14:textId="77777777" w:rsidR="008A4E68" w:rsidRPr="0040545F" w:rsidRDefault="008A4E68" w:rsidP="008A4E68">
            <w:pPr>
              <w:rPr>
                <w:b/>
              </w:rPr>
            </w:pPr>
            <w:r w:rsidRPr="0040545F">
              <w:rPr>
                <w:b/>
              </w:rPr>
              <w:t>Naziv in naslov podizvajalca</w:t>
            </w:r>
          </w:p>
        </w:tc>
      </w:tr>
      <w:tr w:rsidR="008A4E68" w:rsidRPr="0040545F" w14:paraId="21710B0A"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960B583" w14:textId="77777777" w:rsidR="008A4E68" w:rsidRPr="0040545F" w:rsidRDefault="008A4E68" w:rsidP="008A4E68">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14:paraId="2E201FCF" w14:textId="77777777" w:rsidR="008A4E68" w:rsidRPr="0040545F" w:rsidRDefault="008A4E68" w:rsidP="008A4E68"/>
        </w:tc>
      </w:tr>
      <w:tr w:rsidR="008A4E68" w:rsidRPr="0040545F" w14:paraId="71B4878B"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8C13303" w14:textId="77777777" w:rsidR="008A4E68" w:rsidRPr="0040545F" w:rsidRDefault="008A4E68" w:rsidP="008A4E68">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14:paraId="76CEAC4A" w14:textId="77777777" w:rsidR="008A4E68" w:rsidRPr="0040545F" w:rsidRDefault="008A4E68" w:rsidP="008A4E68"/>
        </w:tc>
      </w:tr>
      <w:tr w:rsidR="008A4E68" w:rsidRPr="0040545F" w14:paraId="57205590"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5C0D8A8" w14:textId="77777777" w:rsidR="008A4E68" w:rsidRPr="0040545F" w:rsidRDefault="008A4E68" w:rsidP="008A4E68">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14:paraId="424473EE" w14:textId="77777777" w:rsidR="008A4E68" w:rsidRPr="0040545F" w:rsidRDefault="008A4E68" w:rsidP="008A4E68"/>
        </w:tc>
      </w:tr>
      <w:tr w:rsidR="008A4E68" w:rsidRPr="0040545F" w14:paraId="34F0C7E2"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E7F68EE" w14:textId="77777777" w:rsidR="008A4E68" w:rsidRPr="0040545F" w:rsidRDefault="008A4E68" w:rsidP="008A4E68">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14:paraId="48E9305A" w14:textId="77777777" w:rsidR="008A4E68" w:rsidRPr="0040545F" w:rsidRDefault="008A4E68" w:rsidP="008A4E68"/>
        </w:tc>
      </w:tr>
      <w:tr w:rsidR="008A4E68" w:rsidRPr="0040545F" w14:paraId="4444C7ED" w14:textId="77777777" w:rsidTr="008A4E6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431051E" w14:textId="77777777" w:rsidR="008A4E68" w:rsidRPr="0040545F" w:rsidRDefault="008A4E68" w:rsidP="008A4E68">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14:paraId="379E0579" w14:textId="77777777" w:rsidR="008A4E68" w:rsidRPr="0040545F" w:rsidRDefault="008A4E68" w:rsidP="008A4E68"/>
        </w:tc>
      </w:tr>
    </w:tbl>
    <w:p w14:paraId="1DB6A831" w14:textId="77777777" w:rsidR="008A4E68" w:rsidRPr="0040545F" w:rsidRDefault="008A4E68" w:rsidP="008A4E68"/>
    <w:p w14:paraId="035F1228" w14:textId="77777777" w:rsidR="008A4E68" w:rsidRPr="0040545F" w:rsidRDefault="008A4E68" w:rsidP="008A4E68">
      <w:pPr>
        <w:rPr>
          <w:szCs w:val="24"/>
          <w:lang w:eastAsia="en-US"/>
        </w:rPr>
      </w:pPr>
      <w:r w:rsidRPr="0040545F">
        <w:t>za javno naročilo »</w:t>
      </w:r>
      <w:r w:rsidR="00F209D1" w:rsidRPr="00813A52">
        <w:rPr>
          <w:rFonts w:cs="Arial"/>
          <w:b/>
        </w:rPr>
        <w:t>Najem PET/CT skenerja s pripadajočo opremo, ureditvijo prostora ter preureditvijo čakalnice</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7"/>
      </w:r>
    </w:p>
    <w:p w14:paraId="71483E67" w14:textId="77777777" w:rsidR="008A4E68" w:rsidRPr="0040545F" w:rsidRDefault="008A4E68" w:rsidP="008A4E68"/>
    <w:p w14:paraId="7B8EE642" w14:textId="77777777" w:rsidR="008A4E68" w:rsidRPr="0040545F" w:rsidRDefault="008A4E68" w:rsidP="008A4E68"/>
    <w:p w14:paraId="34246119" w14:textId="77777777" w:rsidR="008A4E68" w:rsidRPr="0040545F" w:rsidRDefault="008A4E68" w:rsidP="008A4E68">
      <w:pPr>
        <w:rPr>
          <w:rFonts w:cs="Arial"/>
        </w:rPr>
      </w:pPr>
    </w:p>
    <w:p w14:paraId="72ADBDF1" w14:textId="77777777" w:rsidR="008A4E68" w:rsidRPr="0040545F" w:rsidRDefault="008A4E68" w:rsidP="008A4E6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4E68" w:rsidRPr="0040545F" w14:paraId="18518613" w14:textId="77777777" w:rsidTr="008A4E68">
        <w:tc>
          <w:tcPr>
            <w:tcW w:w="3430" w:type="dxa"/>
            <w:hideMark/>
          </w:tcPr>
          <w:p w14:paraId="0E5CB9CB"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16506250"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24D84811" w14:textId="77777777" w:rsidR="008A4E68" w:rsidRPr="0040545F" w:rsidRDefault="008A4E68" w:rsidP="008A4E6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8A4E68" w:rsidRPr="0040545F" w14:paraId="50A99643" w14:textId="77777777" w:rsidTr="008A4E68">
        <w:tc>
          <w:tcPr>
            <w:tcW w:w="3430" w:type="dxa"/>
            <w:tcBorders>
              <w:top w:val="nil"/>
              <w:left w:val="nil"/>
              <w:bottom w:val="single" w:sz="4" w:space="0" w:color="auto"/>
              <w:right w:val="nil"/>
            </w:tcBorders>
          </w:tcPr>
          <w:p w14:paraId="0A914ED6"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038A299C"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66AEC2F"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EF3AEDA" w14:textId="77777777" w:rsidR="008A4E68" w:rsidRPr="0040545F" w:rsidRDefault="008A4E68" w:rsidP="008A4E68">
            <w:pPr>
              <w:widowControl w:val="0"/>
              <w:tabs>
                <w:tab w:val="left" w:pos="5580"/>
              </w:tabs>
              <w:autoSpaceDE w:val="0"/>
              <w:autoSpaceDN w:val="0"/>
              <w:adjustRightInd w:val="0"/>
              <w:spacing w:before="48"/>
              <w:rPr>
                <w:rFonts w:cs="Arial"/>
                <w:color w:val="000000"/>
                <w:szCs w:val="24"/>
                <w:lang w:eastAsia="en-US"/>
              </w:rPr>
            </w:pPr>
          </w:p>
          <w:p w14:paraId="5587AAA0" w14:textId="77777777" w:rsidR="008A4E68" w:rsidRPr="0040545F" w:rsidRDefault="008A4E68" w:rsidP="008A4E68">
            <w:pPr>
              <w:widowControl w:val="0"/>
              <w:tabs>
                <w:tab w:val="left" w:pos="5580"/>
              </w:tabs>
              <w:autoSpaceDE w:val="0"/>
              <w:autoSpaceDN w:val="0"/>
              <w:adjustRightInd w:val="0"/>
              <w:spacing w:before="48"/>
              <w:jc w:val="both"/>
              <w:rPr>
                <w:rFonts w:cs="Arial"/>
                <w:color w:val="000000"/>
                <w:szCs w:val="24"/>
                <w:lang w:eastAsia="en-US"/>
              </w:rPr>
            </w:pPr>
          </w:p>
        </w:tc>
      </w:tr>
    </w:tbl>
    <w:p w14:paraId="14F675E3" w14:textId="77777777" w:rsidR="008A4E68" w:rsidRPr="0040545F" w:rsidRDefault="008A4E68" w:rsidP="008A4E68">
      <w:pPr>
        <w:autoSpaceDE w:val="0"/>
        <w:autoSpaceDN w:val="0"/>
        <w:adjustRightInd w:val="0"/>
        <w:rPr>
          <w:rFonts w:cs="Arial"/>
          <w:color w:val="000000"/>
          <w:lang w:eastAsia="en-US"/>
        </w:rPr>
      </w:pPr>
    </w:p>
    <w:p w14:paraId="4E154E5F" w14:textId="77777777" w:rsidR="008A4E68" w:rsidRPr="0040545F" w:rsidRDefault="008A4E68" w:rsidP="008A4E68">
      <w:pPr>
        <w:autoSpaceDE w:val="0"/>
        <w:autoSpaceDN w:val="0"/>
        <w:adjustRightInd w:val="0"/>
        <w:rPr>
          <w:rFonts w:cs="Arial"/>
          <w:color w:val="000000"/>
          <w:lang w:eastAsia="en-US"/>
        </w:rPr>
      </w:pPr>
    </w:p>
    <w:p w14:paraId="226C623D" w14:textId="77777777" w:rsidR="008A4E68" w:rsidRPr="0040545F" w:rsidRDefault="008A4E68" w:rsidP="008A4E68">
      <w:pPr>
        <w:autoSpaceDE w:val="0"/>
        <w:autoSpaceDN w:val="0"/>
        <w:adjustRightInd w:val="0"/>
        <w:rPr>
          <w:rFonts w:cs="Arial"/>
          <w:color w:val="000000"/>
          <w:lang w:eastAsia="en-US"/>
        </w:rPr>
      </w:pPr>
    </w:p>
    <w:p w14:paraId="33017BD4" w14:textId="77777777" w:rsidR="008A4E68" w:rsidRPr="0040545F" w:rsidRDefault="008A4E68" w:rsidP="008A4E68">
      <w:pPr>
        <w:autoSpaceDE w:val="0"/>
        <w:autoSpaceDN w:val="0"/>
        <w:adjustRightInd w:val="0"/>
        <w:rPr>
          <w:rFonts w:cs="Arial"/>
          <w:color w:val="000000"/>
          <w:lang w:eastAsia="en-US"/>
        </w:rPr>
      </w:pPr>
    </w:p>
    <w:p w14:paraId="5AF83A4C" w14:textId="77777777" w:rsidR="008A4E68" w:rsidRPr="0040545F" w:rsidRDefault="008A4E68" w:rsidP="008A4E68">
      <w:pPr>
        <w:autoSpaceDE w:val="0"/>
        <w:autoSpaceDN w:val="0"/>
        <w:adjustRightInd w:val="0"/>
        <w:rPr>
          <w:rFonts w:cs="Arial"/>
          <w:color w:val="000000"/>
          <w:lang w:eastAsia="en-US"/>
        </w:rPr>
      </w:pPr>
    </w:p>
    <w:p w14:paraId="7FE15DFB" w14:textId="77777777" w:rsidR="008A4E68" w:rsidRPr="0040545F" w:rsidRDefault="008A4E68" w:rsidP="008A4E68">
      <w:pPr>
        <w:autoSpaceDE w:val="0"/>
        <w:autoSpaceDN w:val="0"/>
        <w:adjustRightInd w:val="0"/>
        <w:rPr>
          <w:rFonts w:cs="Arial"/>
          <w:color w:val="000000"/>
          <w:lang w:eastAsia="en-US"/>
        </w:rPr>
      </w:pPr>
    </w:p>
    <w:p w14:paraId="03DF675D" w14:textId="77777777" w:rsidR="008A4E68" w:rsidRPr="0040545F" w:rsidRDefault="008A4E68" w:rsidP="008A4E68">
      <w:pPr>
        <w:autoSpaceDE w:val="0"/>
        <w:autoSpaceDN w:val="0"/>
        <w:adjustRightInd w:val="0"/>
        <w:rPr>
          <w:rFonts w:cs="Arial"/>
          <w:color w:val="000000"/>
          <w:lang w:eastAsia="en-US"/>
        </w:rPr>
      </w:pPr>
    </w:p>
    <w:p w14:paraId="2C8D13F5" w14:textId="77777777" w:rsidR="008A4E68" w:rsidRPr="0040545F" w:rsidRDefault="008A4E68" w:rsidP="008A4E68">
      <w:pPr>
        <w:autoSpaceDE w:val="0"/>
        <w:autoSpaceDN w:val="0"/>
        <w:adjustRightInd w:val="0"/>
        <w:rPr>
          <w:rFonts w:cs="Arial"/>
          <w:color w:val="000000"/>
          <w:lang w:eastAsia="en-US"/>
        </w:rPr>
      </w:pPr>
    </w:p>
    <w:p w14:paraId="3B43682F" w14:textId="77777777" w:rsidR="008A4E68" w:rsidRPr="0040545F" w:rsidRDefault="008A4E68" w:rsidP="008A4E68">
      <w:pPr>
        <w:autoSpaceDE w:val="0"/>
        <w:autoSpaceDN w:val="0"/>
        <w:adjustRightInd w:val="0"/>
        <w:rPr>
          <w:rFonts w:cs="Arial"/>
          <w:color w:val="000000"/>
          <w:lang w:eastAsia="en-US"/>
        </w:rPr>
      </w:pPr>
    </w:p>
    <w:p w14:paraId="2400A62C" w14:textId="77777777" w:rsidR="008A4E68" w:rsidRPr="0040545F" w:rsidRDefault="008A4E68" w:rsidP="008A4E68">
      <w:pPr>
        <w:autoSpaceDE w:val="0"/>
        <w:autoSpaceDN w:val="0"/>
        <w:adjustRightInd w:val="0"/>
        <w:rPr>
          <w:rFonts w:cs="Arial"/>
          <w:color w:val="000000"/>
          <w:lang w:eastAsia="en-US"/>
        </w:rPr>
      </w:pPr>
    </w:p>
    <w:p w14:paraId="47F3AA52" w14:textId="77777777" w:rsidR="008A4E68" w:rsidRPr="0040545F" w:rsidRDefault="008A4E68" w:rsidP="008A4E68">
      <w:pPr>
        <w:autoSpaceDE w:val="0"/>
        <w:autoSpaceDN w:val="0"/>
        <w:adjustRightInd w:val="0"/>
        <w:rPr>
          <w:rFonts w:cs="Arial"/>
          <w:color w:val="000000"/>
          <w:lang w:eastAsia="en-US"/>
        </w:rPr>
      </w:pPr>
    </w:p>
    <w:p w14:paraId="69D9D870" w14:textId="77777777" w:rsidR="008A4E68" w:rsidRPr="0040545F" w:rsidRDefault="008A4E68" w:rsidP="008A4E68">
      <w:pPr>
        <w:autoSpaceDE w:val="0"/>
        <w:autoSpaceDN w:val="0"/>
        <w:adjustRightInd w:val="0"/>
        <w:rPr>
          <w:rFonts w:cs="Arial"/>
          <w:color w:val="000000"/>
          <w:lang w:eastAsia="en-US"/>
        </w:rPr>
      </w:pPr>
    </w:p>
    <w:p w14:paraId="655139EB" w14:textId="77777777" w:rsidR="008A4E68" w:rsidRPr="0040545F" w:rsidRDefault="008A4E68" w:rsidP="008A4E68">
      <w:pPr>
        <w:autoSpaceDE w:val="0"/>
        <w:autoSpaceDN w:val="0"/>
        <w:adjustRightInd w:val="0"/>
        <w:rPr>
          <w:rFonts w:cs="Arial"/>
          <w:color w:val="000000"/>
          <w:lang w:eastAsia="en-US"/>
        </w:rPr>
      </w:pPr>
    </w:p>
    <w:p w14:paraId="7827E886" w14:textId="77777777" w:rsidR="008A4E68" w:rsidRPr="0040545F" w:rsidRDefault="008A4E68" w:rsidP="008A4E68">
      <w:pPr>
        <w:autoSpaceDE w:val="0"/>
        <w:autoSpaceDN w:val="0"/>
        <w:adjustRightInd w:val="0"/>
        <w:rPr>
          <w:rFonts w:cs="Arial"/>
          <w:color w:val="000000"/>
          <w:lang w:eastAsia="en-US"/>
        </w:rPr>
      </w:pPr>
    </w:p>
    <w:p w14:paraId="2E105C0F" w14:textId="77777777" w:rsidR="008A4E68" w:rsidRPr="0040545F" w:rsidRDefault="008A4E68" w:rsidP="008A4E68">
      <w:pPr>
        <w:autoSpaceDE w:val="0"/>
        <w:autoSpaceDN w:val="0"/>
        <w:adjustRightInd w:val="0"/>
        <w:rPr>
          <w:rFonts w:cs="Arial"/>
          <w:color w:val="000000"/>
          <w:lang w:eastAsia="en-US"/>
        </w:rPr>
      </w:pPr>
    </w:p>
    <w:p w14:paraId="44A87D32" w14:textId="77777777" w:rsidR="008A4E68" w:rsidRPr="0040545F" w:rsidRDefault="008A4E68" w:rsidP="008A4E68">
      <w:pPr>
        <w:autoSpaceDE w:val="0"/>
        <w:autoSpaceDN w:val="0"/>
        <w:adjustRightInd w:val="0"/>
        <w:rPr>
          <w:rFonts w:cs="Arial"/>
          <w:color w:val="000000"/>
          <w:lang w:eastAsia="en-US"/>
        </w:rPr>
      </w:pPr>
    </w:p>
    <w:p w14:paraId="0ED7C786" w14:textId="77777777" w:rsidR="008A4E68" w:rsidRPr="0040545F" w:rsidRDefault="008A4E68" w:rsidP="008A4E68">
      <w:pPr>
        <w:autoSpaceDE w:val="0"/>
        <w:autoSpaceDN w:val="0"/>
        <w:adjustRightInd w:val="0"/>
        <w:rPr>
          <w:rFonts w:cs="Arial"/>
          <w:color w:val="000000"/>
          <w:lang w:eastAsia="en-US"/>
        </w:rPr>
      </w:pPr>
    </w:p>
    <w:p w14:paraId="070E29CA" w14:textId="77777777" w:rsidR="008A4E68" w:rsidRPr="0040545F" w:rsidRDefault="008A4E68" w:rsidP="008A4E68">
      <w:pPr>
        <w:autoSpaceDE w:val="0"/>
        <w:autoSpaceDN w:val="0"/>
        <w:adjustRightInd w:val="0"/>
        <w:rPr>
          <w:rFonts w:cs="Arial"/>
          <w:color w:val="000000"/>
          <w:lang w:eastAsia="en-US"/>
        </w:rPr>
      </w:pPr>
    </w:p>
    <w:p w14:paraId="4565D026" w14:textId="77777777" w:rsidR="008A4E68" w:rsidRPr="0040545F" w:rsidRDefault="008A4E68" w:rsidP="008A4E68">
      <w:pPr>
        <w:autoSpaceDE w:val="0"/>
        <w:autoSpaceDN w:val="0"/>
        <w:adjustRightInd w:val="0"/>
        <w:rPr>
          <w:rFonts w:cs="Arial"/>
          <w:color w:val="000000"/>
          <w:lang w:eastAsia="en-US"/>
        </w:rPr>
      </w:pPr>
    </w:p>
    <w:p w14:paraId="6DEF0A42" w14:textId="77777777" w:rsidR="008A4E68" w:rsidRPr="0040545F" w:rsidRDefault="008A4E68" w:rsidP="008A4E68">
      <w:pPr>
        <w:autoSpaceDE w:val="0"/>
        <w:autoSpaceDN w:val="0"/>
        <w:adjustRightInd w:val="0"/>
        <w:rPr>
          <w:rFonts w:cs="Arial"/>
          <w:color w:val="000000"/>
          <w:lang w:eastAsia="en-US"/>
        </w:rPr>
      </w:pPr>
    </w:p>
    <w:p w14:paraId="0669789F" w14:textId="77777777" w:rsidR="008A4E68" w:rsidRPr="0040545F" w:rsidRDefault="008A4E68" w:rsidP="008A4E68">
      <w:pPr>
        <w:autoSpaceDE w:val="0"/>
        <w:autoSpaceDN w:val="0"/>
        <w:adjustRightInd w:val="0"/>
        <w:rPr>
          <w:rFonts w:cs="Arial"/>
          <w:color w:val="000000"/>
          <w:lang w:eastAsia="en-US"/>
        </w:rPr>
      </w:pPr>
    </w:p>
    <w:p w14:paraId="17451BF2" w14:textId="77777777" w:rsidR="008A4E68" w:rsidRPr="0040545F" w:rsidRDefault="008A4E68" w:rsidP="008A4E68">
      <w:pPr>
        <w:autoSpaceDE w:val="0"/>
        <w:autoSpaceDN w:val="0"/>
        <w:adjustRightInd w:val="0"/>
        <w:rPr>
          <w:rFonts w:cs="Arial"/>
          <w:color w:val="000000"/>
          <w:lang w:eastAsia="en-US"/>
        </w:rPr>
      </w:pPr>
    </w:p>
    <w:p w14:paraId="514DBE86" w14:textId="77777777" w:rsidR="008A4E68" w:rsidRPr="0040545F" w:rsidRDefault="008A4E68" w:rsidP="008A4E68">
      <w:pPr>
        <w:autoSpaceDE w:val="0"/>
        <w:autoSpaceDN w:val="0"/>
        <w:adjustRightInd w:val="0"/>
        <w:rPr>
          <w:rFonts w:cs="Arial"/>
          <w:color w:val="000000"/>
          <w:lang w:eastAsia="en-US"/>
        </w:rPr>
      </w:pPr>
    </w:p>
    <w:p w14:paraId="2E92E995" w14:textId="77777777" w:rsidR="008A4E68" w:rsidRPr="0040545F" w:rsidRDefault="008A4E68" w:rsidP="008A4E68">
      <w:pPr>
        <w:autoSpaceDE w:val="0"/>
        <w:autoSpaceDN w:val="0"/>
        <w:adjustRightInd w:val="0"/>
        <w:rPr>
          <w:rFonts w:cs="Arial"/>
          <w:color w:val="000000"/>
          <w:lang w:eastAsia="en-US"/>
        </w:rPr>
      </w:pPr>
    </w:p>
    <w:p w14:paraId="5517B6DE" w14:textId="77777777" w:rsidR="008A4E68" w:rsidRPr="0040545F" w:rsidRDefault="008A4E68" w:rsidP="008A4E68">
      <w:pPr>
        <w:autoSpaceDE w:val="0"/>
        <w:autoSpaceDN w:val="0"/>
        <w:adjustRightInd w:val="0"/>
        <w:rPr>
          <w:rFonts w:cs="Arial"/>
          <w:color w:val="000000"/>
          <w:lang w:eastAsia="en-US"/>
        </w:rPr>
      </w:pPr>
    </w:p>
    <w:p w14:paraId="09CF5644" w14:textId="77777777" w:rsidR="008A4E68" w:rsidRDefault="008A4E6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CED" w14:paraId="4A149E68" w14:textId="77777777" w:rsidTr="00035CED">
        <w:tc>
          <w:tcPr>
            <w:tcW w:w="1559" w:type="dxa"/>
            <w:tcBorders>
              <w:top w:val="single" w:sz="4" w:space="0" w:color="000000"/>
              <w:left w:val="single" w:sz="4" w:space="0" w:color="000000"/>
              <w:bottom w:val="single" w:sz="4" w:space="0" w:color="000000"/>
              <w:right w:val="single" w:sz="4" w:space="0" w:color="000000"/>
            </w:tcBorders>
            <w:vAlign w:val="center"/>
            <w:hideMark/>
          </w:tcPr>
          <w:p w14:paraId="722D2C97" w14:textId="77777777" w:rsidR="00035CED" w:rsidRDefault="00035CED">
            <w:pPr>
              <w:jc w:val="both"/>
              <w:rPr>
                <w:b/>
                <w:szCs w:val="24"/>
                <w:lang w:eastAsia="en-US"/>
              </w:rPr>
            </w:pPr>
            <w:r>
              <w:rPr>
                <w:b/>
              </w:rPr>
              <w:lastRenderedPageBreak/>
              <w:t xml:space="preserve">Obrazec št. </w:t>
            </w:r>
            <w:r w:rsidR="001C40D5">
              <w:rPr>
                <w:b/>
              </w:rPr>
              <w:t>9</w:t>
            </w:r>
          </w:p>
        </w:tc>
      </w:tr>
    </w:tbl>
    <w:p w14:paraId="140DD7DF" w14:textId="77777777" w:rsidR="00035CED" w:rsidRDefault="00035CED" w:rsidP="00035CED">
      <w:pPr>
        <w:pStyle w:val="BodyText"/>
        <w:rPr>
          <w:b/>
        </w:rPr>
      </w:pPr>
    </w:p>
    <w:p w14:paraId="721F428D" w14:textId="77777777" w:rsidR="00035CED" w:rsidRDefault="00035CED" w:rsidP="00035CED">
      <w:pPr>
        <w:jc w:val="center"/>
        <w:rPr>
          <w:rFonts w:cs="Arial"/>
          <w:b/>
          <w:sz w:val="24"/>
        </w:rPr>
      </w:pPr>
      <w:r>
        <w:rPr>
          <w:rFonts w:cs="Arial"/>
          <w:b/>
          <w:sz w:val="24"/>
        </w:rPr>
        <w:t>VZOREC POGODBE</w:t>
      </w:r>
    </w:p>
    <w:p w14:paraId="3449126F" w14:textId="77777777" w:rsidR="00035CED" w:rsidRDefault="00035CED" w:rsidP="00035CED">
      <w:pPr>
        <w:rPr>
          <w:rFonts w:cs="Arial"/>
          <w:highlight w:val="green"/>
        </w:rPr>
      </w:pPr>
    </w:p>
    <w:p w14:paraId="725505DC" w14:textId="77777777" w:rsidR="00035CED" w:rsidRDefault="00035CED" w:rsidP="00035CED">
      <w:pPr>
        <w:rPr>
          <w:rFonts w:cs="Arial"/>
          <w:highlight w:val="green"/>
        </w:rPr>
      </w:pPr>
    </w:p>
    <w:p w14:paraId="42CECB72" w14:textId="77777777" w:rsidR="008A4E68" w:rsidRDefault="008A4E68" w:rsidP="008A4E68">
      <w:pPr>
        <w:rPr>
          <w:rFonts w:cs="Arial"/>
          <w:highlight w:val="green"/>
        </w:rPr>
      </w:pPr>
    </w:p>
    <w:p w14:paraId="125FBE71" w14:textId="77777777" w:rsidR="008A4E68" w:rsidRPr="007C68C4" w:rsidRDefault="008A4E68" w:rsidP="008A4E68">
      <w:pPr>
        <w:jc w:val="center"/>
        <w:rPr>
          <w:rFonts w:cs="Arial"/>
          <w:b/>
        </w:rPr>
      </w:pPr>
      <w:r w:rsidRPr="007C68C4">
        <w:rPr>
          <w:rFonts w:cs="Arial"/>
          <w:b/>
        </w:rPr>
        <w:t>(Ponudnik mora izpolniti rumeno označena polja in podpisati pogodbo, s čimer potrjuje, da se strinja z vsebino vzorca pogodbe)</w:t>
      </w:r>
    </w:p>
    <w:p w14:paraId="7E19A959" w14:textId="77777777" w:rsidR="008A4E68" w:rsidRDefault="008A4E68" w:rsidP="008A4E68">
      <w:pPr>
        <w:widowControl w:val="0"/>
        <w:tabs>
          <w:tab w:val="left" w:pos="90"/>
          <w:tab w:val="left" w:pos="964"/>
        </w:tabs>
        <w:autoSpaceDE w:val="0"/>
        <w:autoSpaceDN w:val="0"/>
        <w:adjustRightInd w:val="0"/>
        <w:rPr>
          <w:rFonts w:cs="Arial"/>
          <w:lang w:eastAsia="en-US"/>
        </w:rPr>
      </w:pPr>
    </w:p>
    <w:p w14:paraId="3982B34B" w14:textId="77777777" w:rsidR="008A4E68" w:rsidRPr="00EF5E90" w:rsidRDefault="008A4E68" w:rsidP="008A4E68">
      <w:pPr>
        <w:rPr>
          <w:rFonts w:cs="Arial"/>
          <w:sz w:val="18"/>
          <w:highlight w:val="green"/>
        </w:rPr>
      </w:pPr>
    </w:p>
    <w:p w14:paraId="662516BD" w14:textId="77777777" w:rsidR="008A4E68" w:rsidRPr="00EF5E90" w:rsidRDefault="008A4E68" w:rsidP="008A4E68">
      <w:pPr>
        <w:rPr>
          <w:rFonts w:cs="Arial"/>
        </w:rPr>
      </w:pPr>
      <w:r w:rsidRPr="00EF5E90">
        <w:rPr>
          <w:rFonts w:cs="Arial"/>
          <w:b/>
        </w:rPr>
        <w:t>ONKOLOŠKI INŠTITUT LJUBLJANA, Zaloška cesta 2, 1000 Ljubljana</w:t>
      </w:r>
      <w:r w:rsidRPr="00EF5E90">
        <w:rPr>
          <w:rFonts w:cs="Arial"/>
        </w:rPr>
        <w:t>,</w:t>
      </w:r>
    </w:p>
    <w:p w14:paraId="37E65057" w14:textId="77777777" w:rsidR="008A4E68" w:rsidRPr="00EF5E90" w:rsidRDefault="008A4E68" w:rsidP="008A4E68">
      <w:pPr>
        <w:rPr>
          <w:rFonts w:cs="Arial"/>
        </w:rPr>
      </w:pPr>
      <w:r w:rsidRPr="00EF5E90">
        <w:rPr>
          <w:rFonts w:cs="Arial"/>
        </w:rPr>
        <w:t xml:space="preserve">ki ga zastopa generalna direktorica </w:t>
      </w:r>
      <w:r>
        <w:rPr>
          <w:rFonts w:cs="Arial"/>
        </w:rPr>
        <w:t>Andreja Uštar</w:t>
      </w:r>
    </w:p>
    <w:p w14:paraId="19A4E0DD" w14:textId="77777777" w:rsidR="008A4E68" w:rsidRPr="00EF5E90" w:rsidRDefault="008A4E68" w:rsidP="008A4E68">
      <w:pPr>
        <w:rPr>
          <w:rFonts w:cs="Arial"/>
        </w:rPr>
      </w:pPr>
      <w:r w:rsidRPr="00EF5E90">
        <w:rPr>
          <w:rFonts w:cs="Arial"/>
        </w:rPr>
        <w:t>Identifikacijska št. za DDV: SI34052674</w:t>
      </w:r>
    </w:p>
    <w:p w14:paraId="65534E28" w14:textId="77777777" w:rsidR="008A4E68" w:rsidRPr="00EF5E90" w:rsidRDefault="008A4E68" w:rsidP="008A4E68">
      <w:pPr>
        <w:rPr>
          <w:rFonts w:cs="Arial"/>
        </w:rPr>
      </w:pPr>
      <w:r w:rsidRPr="00EF5E90">
        <w:rPr>
          <w:rFonts w:cs="Arial"/>
        </w:rPr>
        <w:t>Matična št.: 5055733</w:t>
      </w:r>
      <w:r>
        <w:rPr>
          <w:rFonts w:cs="Arial"/>
        </w:rPr>
        <w:t>000</w:t>
      </w:r>
    </w:p>
    <w:p w14:paraId="47EA467F" w14:textId="77777777" w:rsidR="008A4E68" w:rsidRPr="00EF5E90" w:rsidRDefault="008A4E68" w:rsidP="008A4E68">
      <w:pPr>
        <w:rPr>
          <w:rFonts w:cs="Arial"/>
        </w:rPr>
      </w:pPr>
      <w:r w:rsidRPr="00EF5E90">
        <w:rPr>
          <w:rFonts w:cs="Arial"/>
        </w:rPr>
        <w:t xml:space="preserve">(v nadaljnjem besedilu </w:t>
      </w:r>
      <w:r w:rsidR="003D760C">
        <w:rPr>
          <w:rFonts w:cs="Arial"/>
        </w:rPr>
        <w:t>najemnik oz. naročnik</w:t>
      </w:r>
      <w:r w:rsidRPr="00EF5E90">
        <w:rPr>
          <w:rFonts w:cs="Arial"/>
        </w:rPr>
        <w:t>)</w:t>
      </w:r>
    </w:p>
    <w:p w14:paraId="019F5A8B" w14:textId="77777777" w:rsidR="008A4E68" w:rsidRPr="00EF5E90" w:rsidRDefault="008A4E68" w:rsidP="008A4E68">
      <w:pPr>
        <w:rPr>
          <w:rFonts w:cs="Arial"/>
        </w:rPr>
      </w:pPr>
    </w:p>
    <w:p w14:paraId="59614942" w14:textId="77777777" w:rsidR="008A4E68" w:rsidRPr="00EF5E90" w:rsidRDefault="008A4E68" w:rsidP="008A4E68">
      <w:pPr>
        <w:rPr>
          <w:rFonts w:cs="Arial"/>
        </w:rPr>
      </w:pPr>
      <w:r w:rsidRPr="00EF5E90">
        <w:rPr>
          <w:rFonts w:cs="Arial"/>
        </w:rPr>
        <w:t>in</w:t>
      </w:r>
    </w:p>
    <w:p w14:paraId="04443CC0" w14:textId="77777777" w:rsidR="008A4E68" w:rsidRPr="00EF5E90" w:rsidRDefault="008A4E68" w:rsidP="008A4E68">
      <w:pPr>
        <w:rPr>
          <w:rFonts w:cs="Arial"/>
        </w:rPr>
      </w:pPr>
    </w:p>
    <w:p w14:paraId="48DB5389" w14:textId="77777777" w:rsidR="008A4E68" w:rsidRPr="00EF5E90" w:rsidRDefault="008A4E68" w:rsidP="008A4E68">
      <w:pPr>
        <w:rPr>
          <w:rFonts w:cs="Arial"/>
          <w:b/>
        </w:rPr>
      </w:pPr>
      <w:r w:rsidRPr="00BA5595">
        <w:rPr>
          <w:rFonts w:cs="Arial"/>
          <w:b/>
          <w:highlight w:val="yellow"/>
        </w:rPr>
        <w:t>.............................................................................................................................,</w:t>
      </w:r>
    </w:p>
    <w:p w14:paraId="21209B0B" w14:textId="77777777" w:rsidR="008A4E68" w:rsidRPr="00EF5E90" w:rsidRDefault="008A4E68" w:rsidP="008A4E68">
      <w:pPr>
        <w:rPr>
          <w:rFonts w:cs="Arial"/>
          <w:color w:val="000000"/>
        </w:rPr>
      </w:pPr>
      <w:r w:rsidRPr="00EF5E90">
        <w:rPr>
          <w:rFonts w:cs="Arial"/>
          <w:color w:val="000000"/>
        </w:rPr>
        <w:t xml:space="preserve">ki jo/ga zastopa </w:t>
      </w:r>
      <w:r w:rsidRPr="00BA5595">
        <w:rPr>
          <w:rFonts w:cs="Arial"/>
          <w:color w:val="000000"/>
          <w:highlight w:val="yellow"/>
        </w:rPr>
        <w:t>.....................................................................</w:t>
      </w:r>
    </w:p>
    <w:p w14:paraId="7AE8BA87" w14:textId="77777777" w:rsidR="008A4E68" w:rsidRPr="00EF5E90" w:rsidRDefault="008A4E68" w:rsidP="008A4E68">
      <w:pPr>
        <w:rPr>
          <w:rFonts w:cs="Arial"/>
          <w:color w:val="000000"/>
        </w:rPr>
      </w:pPr>
      <w:r w:rsidRPr="00EF5E90">
        <w:rPr>
          <w:rFonts w:cs="Arial"/>
          <w:color w:val="000000"/>
        </w:rPr>
        <w:t xml:space="preserve">Identifikacijska št. za DDV: </w:t>
      </w:r>
      <w:r w:rsidRPr="00BA5595">
        <w:rPr>
          <w:rFonts w:cs="Arial"/>
          <w:color w:val="000000"/>
          <w:highlight w:val="yellow"/>
        </w:rPr>
        <w:t>...................................</w:t>
      </w:r>
    </w:p>
    <w:p w14:paraId="4D48BC76" w14:textId="77777777" w:rsidR="008A4E68" w:rsidRPr="00EF5E90" w:rsidRDefault="008A4E68" w:rsidP="008A4E68">
      <w:pPr>
        <w:rPr>
          <w:rFonts w:cs="Arial"/>
          <w:color w:val="000000"/>
        </w:rPr>
      </w:pPr>
      <w:r w:rsidRPr="00EF5E90">
        <w:rPr>
          <w:rFonts w:cs="Arial"/>
        </w:rPr>
        <w:t xml:space="preserve">Matična št.: </w:t>
      </w:r>
      <w:r w:rsidRPr="00BA5595">
        <w:rPr>
          <w:rFonts w:cs="Arial"/>
          <w:highlight w:val="yellow"/>
        </w:rPr>
        <w:t>..............................................</w:t>
      </w:r>
    </w:p>
    <w:p w14:paraId="7A72D899" w14:textId="77777777" w:rsidR="008A4E68" w:rsidRPr="00EF5E90" w:rsidRDefault="008A4E68" w:rsidP="008A4E68">
      <w:pPr>
        <w:rPr>
          <w:rFonts w:cs="Arial"/>
          <w:color w:val="000000"/>
        </w:rPr>
      </w:pPr>
      <w:r w:rsidRPr="00EF5E90">
        <w:rPr>
          <w:rFonts w:cs="Arial"/>
          <w:color w:val="000000"/>
        </w:rPr>
        <w:t xml:space="preserve">(v nadaljnjem besedilu </w:t>
      </w:r>
      <w:r w:rsidR="003D760C">
        <w:rPr>
          <w:rFonts w:cs="Arial"/>
          <w:color w:val="000000"/>
        </w:rPr>
        <w:t>najemodajalec oz. izvajalec/</w:t>
      </w:r>
      <w:r w:rsidRPr="00EF5E90">
        <w:rPr>
          <w:rFonts w:cs="Arial"/>
          <w:color w:val="000000"/>
        </w:rPr>
        <w:t>ponudnik)</w:t>
      </w:r>
    </w:p>
    <w:p w14:paraId="22EC6EB4" w14:textId="77777777" w:rsidR="008A4E68" w:rsidRPr="00EF5E90" w:rsidRDefault="008A4E68" w:rsidP="008A4E68">
      <w:pPr>
        <w:ind w:left="20"/>
        <w:jc w:val="both"/>
        <w:rPr>
          <w:rFonts w:cs="Arial"/>
          <w:szCs w:val="22"/>
          <w:lang w:eastAsia="en-US"/>
        </w:rPr>
      </w:pPr>
    </w:p>
    <w:p w14:paraId="635FB273" w14:textId="77777777" w:rsidR="008A4E68" w:rsidRPr="00EF5E90" w:rsidRDefault="008A4E68" w:rsidP="008A4E68">
      <w:pPr>
        <w:ind w:left="20"/>
        <w:jc w:val="both"/>
        <w:rPr>
          <w:rFonts w:cs="Arial"/>
          <w:szCs w:val="22"/>
          <w:lang w:eastAsia="en-US"/>
        </w:rPr>
      </w:pPr>
      <w:r w:rsidRPr="00EF5E90">
        <w:rPr>
          <w:rFonts w:cs="Arial"/>
          <w:szCs w:val="22"/>
          <w:lang w:eastAsia="en-US"/>
        </w:rPr>
        <w:t>sklepata</w:t>
      </w:r>
    </w:p>
    <w:p w14:paraId="694DD56B" w14:textId="77777777" w:rsidR="00035CED" w:rsidRDefault="00035CED" w:rsidP="00035CED">
      <w:pPr>
        <w:rPr>
          <w:szCs w:val="24"/>
        </w:rPr>
      </w:pPr>
    </w:p>
    <w:p w14:paraId="6A015C6F" w14:textId="77777777" w:rsidR="00035CED" w:rsidRDefault="00035CED" w:rsidP="00035CED"/>
    <w:p w14:paraId="5144041C" w14:textId="77777777" w:rsidR="00323243" w:rsidRDefault="00323243" w:rsidP="00035CED"/>
    <w:p w14:paraId="395E94B1" w14:textId="77777777" w:rsidR="008A4E68" w:rsidRPr="00F36E2B" w:rsidRDefault="005A48A9" w:rsidP="00F36E2B">
      <w:pPr>
        <w:jc w:val="center"/>
        <w:rPr>
          <w:b/>
          <w:sz w:val="28"/>
          <w:szCs w:val="24"/>
        </w:rPr>
      </w:pPr>
      <w:r w:rsidRPr="00F36E2B">
        <w:rPr>
          <w:b/>
          <w:sz w:val="28"/>
          <w:szCs w:val="24"/>
        </w:rPr>
        <w:t>Pogodbo</w:t>
      </w:r>
    </w:p>
    <w:p w14:paraId="7C7B2110" w14:textId="77777777" w:rsidR="003324C8" w:rsidRDefault="005A48A9" w:rsidP="00F36E2B">
      <w:pPr>
        <w:jc w:val="center"/>
        <w:rPr>
          <w:b/>
          <w:sz w:val="28"/>
          <w:szCs w:val="24"/>
        </w:rPr>
      </w:pPr>
      <w:r w:rsidRPr="00F36E2B">
        <w:rPr>
          <w:b/>
          <w:sz w:val="28"/>
          <w:szCs w:val="24"/>
        </w:rPr>
        <w:t>za poslovni najem PET/CT skenerja s pripadajočo opremo</w:t>
      </w:r>
      <w:r w:rsidR="003324C8" w:rsidRPr="00F36E2B">
        <w:rPr>
          <w:b/>
          <w:sz w:val="28"/>
          <w:szCs w:val="24"/>
        </w:rPr>
        <w:t>, ureditvijo prostora ter preureditvijo čakalnice</w:t>
      </w:r>
    </w:p>
    <w:p w14:paraId="1AB0700E" w14:textId="77777777" w:rsidR="00F36E2B" w:rsidRDefault="00F36E2B" w:rsidP="00F36E2B">
      <w:pPr>
        <w:jc w:val="center"/>
        <w:rPr>
          <w:b/>
          <w:sz w:val="28"/>
          <w:szCs w:val="24"/>
        </w:rPr>
      </w:pPr>
    </w:p>
    <w:p w14:paraId="7DC78BB2" w14:textId="77777777" w:rsidR="00323243" w:rsidRPr="00F36E2B" w:rsidRDefault="00323243" w:rsidP="00F36E2B">
      <w:pPr>
        <w:jc w:val="center"/>
        <w:rPr>
          <w:b/>
          <w:sz w:val="28"/>
          <w:szCs w:val="24"/>
        </w:rPr>
      </w:pPr>
    </w:p>
    <w:p w14:paraId="6B4717DC" w14:textId="77777777" w:rsidR="00F36E2B" w:rsidRDefault="00F36E2B" w:rsidP="00F36E2B"/>
    <w:p w14:paraId="216B37DA" w14:textId="77777777" w:rsidR="003324C8" w:rsidRDefault="003324C8" w:rsidP="00DA38E0">
      <w:pPr>
        <w:numPr>
          <w:ilvl w:val="0"/>
          <w:numId w:val="25"/>
        </w:numPr>
        <w:rPr>
          <w:rFonts w:cs="Arial"/>
          <w:b/>
          <w:bCs/>
        </w:rPr>
      </w:pPr>
      <w:r>
        <w:rPr>
          <w:rFonts w:cs="Arial"/>
          <w:b/>
          <w:bCs/>
        </w:rPr>
        <w:t>Podlaga za sklenitev pogodbe</w:t>
      </w:r>
    </w:p>
    <w:p w14:paraId="294A7373" w14:textId="77777777" w:rsidR="00F36E2B" w:rsidRDefault="00F36E2B" w:rsidP="005A48A9">
      <w:pPr>
        <w:pStyle w:val="BodyText"/>
        <w:jc w:val="center"/>
        <w:rPr>
          <w:rFonts w:cs="Arial"/>
        </w:rPr>
      </w:pPr>
    </w:p>
    <w:p w14:paraId="283BC0AB" w14:textId="77777777" w:rsidR="005A48A9" w:rsidRPr="003324C8" w:rsidRDefault="005A48A9" w:rsidP="00DA38E0">
      <w:pPr>
        <w:pStyle w:val="BodyText"/>
        <w:numPr>
          <w:ilvl w:val="0"/>
          <w:numId w:val="26"/>
        </w:numPr>
        <w:jc w:val="center"/>
        <w:rPr>
          <w:rFonts w:cs="Arial"/>
        </w:rPr>
      </w:pPr>
      <w:r w:rsidRPr="003324C8">
        <w:rPr>
          <w:rFonts w:cs="Arial"/>
        </w:rPr>
        <w:t>člen</w:t>
      </w:r>
    </w:p>
    <w:p w14:paraId="175B3B50" w14:textId="77777777" w:rsidR="003324C8" w:rsidRPr="003324C8" w:rsidRDefault="003324C8" w:rsidP="005A48A9">
      <w:pPr>
        <w:pStyle w:val="BodyText"/>
        <w:jc w:val="center"/>
        <w:rPr>
          <w:rFonts w:cs="Arial"/>
          <w:b/>
          <w:bCs/>
        </w:rPr>
      </w:pPr>
    </w:p>
    <w:p w14:paraId="21FF21B7" w14:textId="6E64CE9C" w:rsidR="003324C8" w:rsidRDefault="003324C8" w:rsidP="003324C8">
      <w:pPr>
        <w:jc w:val="both"/>
        <w:rPr>
          <w:rFonts w:cs="Arial"/>
          <w:color w:val="000000"/>
        </w:rPr>
      </w:pPr>
      <w:r w:rsidRPr="003324C8">
        <w:rPr>
          <w:rFonts w:cs="Arial"/>
        </w:rPr>
        <w:t>Podlaga za sklenitev pogodbe je izveden postopek oddaje javnega naročila za »</w:t>
      </w:r>
      <w:r w:rsidRPr="00813A52">
        <w:rPr>
          <w:rFonts w:cs="Arial"/>
          <w:b/>
        </w:rPr>
        <w:t>Najem PET/CT skenerja s pripadajočo opremo, ureditvijo prostora ter preureditvijo čakalnice</w:t>
      </w:r>
      <w:r w:rsidRPr="003324C8">
        <w:rPr>
          <w:rFonts w:cs="Arial"/>
        </w:rPr>
        <w:t xml:space="preserve">« po </w:t>
      </w:r>
      <w:r>
        <w:rPr>
          <w:rFonts w:cs="Arial"/>
        </w:rPr>
        <w:t xml:space="preserve">odprtem </w:t>
      </w:r>
      <w:r w:rsidRPr="003324C8">
        <w:rPr>
          <w:rFonts w:cs="Arial"/>
        </w:rPr>
        <w:t xml:space="preserve">postopku s </w:t>
      </w:r>
      <w:r w:rsidR="008E2F16">
        <w:rPr>
          <w:rFonts w:cs="Arial"/>
        </w:rPr>
        <w:t>št. JN-0011</w:t>
      </w:r>
      <w:r w:rsidRPr="003324C8">
        <w:rPr>
          <w:rFonts w:cs="Arial"/>
        </w:rPr>
        <w:t>/2021</w:t>
      </w:r>
      <w:r w:rsidRPr="003324C8">
        <w:rPr>
          <w:rFonts w:cs="Arial"/>
          <w:color w:val="000000"/>
        </w:rPr>
        <w:t>.</w:t>
      </w:r>
    </w:p>
    <w:p w14:paraId="53BD1F0E" w14:textId="77777777" w:rsidR="00F36E2B" w:rsidRPr="003324C8" w:rsidRDefault="00F36E2B" w:rsidP="003324C8">
      <w:pPr>
        <w:jc w:val="both"/>
        <w:rPr>
          <w:rFonts w:cs="Arial"/>
          <w:b/>
        </w:rPr>
      </w:pPr>
    </w:p>
    <w:p w14:paraId="195D310F" w14:textId="77777777" w:rsidR="005A48A9" w:rsidRDefault="005A48A9" w:rsidP="00F36E2B">
      <w:pPr>
        <w:pStyle w:val="Header"/>
        <w:tabs>
          <w:tab w:val="left" w:pos="708"/>
        </w:tabs>
        <w:rPr>
          <w:rFonts w:cs="Arial"/>
          <w:highlight w:val="cyan"/>
        </w:rPr>
      </w:pPr>
    </w:p>
    <w:p w14:paraId="272FBF2D" w14:textId="77777777" w:rsidR="00F36E2B" w:rsidRDefault="00F36E2B" w:rsidP="00DA38E0">
      <w:pPr>
        <w:numPr>
          <w:ilvl w:val="0"/>
          <w:numId w:val="25"/>
        </w:numPr>
        <w:rPr>
          <w:rFonts w:cs="Arial"/>
          <w:b/>
          <w:bCs/>
        </w:rPr>
      </w:pPr>
      <w:r>
        <w:rPr>
          <w:rFonts w:cs="Arial"/>
          <w:b/>
          <w:bCs/>
        </w:rPr>
        <w:t>Predmet pogodbe</w:t>
      </w:r>
    </w:p>
    <w:p w14:paraId="6DC5FA0F" w14:textId="77777777" w:rsidR="00F36E2B" w:rsidRDefault="00F36E2B" w:rsidP="00F36E2B">
      <w:pPr>
        <w:pStyle w:val="Header"/>
        <w:tabs>
          <w:tab w:val="left" w:pos="708"/>
        </w:tabs>
        <w:rPr>
          <w:rFonts w:cs="Arial"/>
          <w:highlight w:val="cyan"/>
        </w:rPr>
      </w:pPr>
    </w:p>
    <w:p w14:paraId="5F17140C" w14:textId="77777777" w:rsidR="00F36E2B" w:rsidRDefault="00F36E2B" w:rsidP="005A48A9">
      <w:pPr>
        <w:pStyle w:val="Header"/>
        <w:tabs>
          <w:tab w:val="left" w:pos="708"/>
        </w:tabs>
        <w:jc w:val="center"/>
        <w:rPr>
          <w:rFonts w:cs="Arial"/>
          <w:highlight w:val="cyan"/>
        </w:rPr>
      </w:pPr>
    </w:p>
    <w:p w14:paraId="13690148" w14:textId="77777777" w:rsidR="00F36E2B" w:rsidRPr="00F36E2B" w:rsidRDefault="00F36E2B" w:rsidP="00DA38E0">
      <w:pPr>
        <w:pStyle w:val="BodyText"/>
        <w:numPr>
          <w:ilvl w:val="0"/>
          <w:numId w:val="26"/>
        </w:numPr>
        <w:jc w:val="center"/>
        <w:rPr>
          <w:rFonts w:cs="Arial"/>
        </w:rPr>
      </w:pPr>
      <w:r w:rsidRPr="00F36E2B">
        <w:rPr>
          <w:rFonts w:cs="Arial"/>
        </w:rPr>
        <w:t>člen</w:t>
      </w:r>
    </w:p>
    <w:p w14:paraId="3E62D05E" w14:textId="77777777" w:rsidR="00F36E2B" w:rsidRPr="008A4E68" w:rsidRDefault="00F36E2B" w:rsidP="00F36E2B">
      <w:pPr>
        <w:rPr>
          <w:rFonts w:cs="Arial"/>
          <w:highlight w:val="cyan"/>
        </w:rPr>
      </w:pPr>
    </w:p>
    <w:p w14:paraId="6FE07C3D" w14:textId="77777777" w:rsidR="00F36E2B" w:rsidRPr="00F36E2B" w:rsidRDefault="00F36E2B" w:rsidP="001C4B9D">
      <w:pPr>
        <w:jc w:val="both"/>
        <w:rPr>
          <w:b/>
        </w:rPr>
      </w:pPr>
      <w:r w:rsidRPr="00F36E2B">
        <w:t>Predmet te pogodbe je sklenitev poslovnega najema za napravo PET/CT skener z računalniškim sistemom med naročnikom (v nadaljevanju najemnikom) in izvajalcem ter njegovim partnerjem (v nadaljevanju najemodajalcem).</w:t>
      </w:r>
    </w:p>
    <w:p w14:paraId="120B250D" w14:textId="77777777" w:rsidR="001C4B9D" w:rsidRDefault="00F36E2B" w:rsidP="001C4B9D">
      <w:pPr>
        <w:jc w:val="both"/>
      </w:pPr>
      <w:r w:rsidRPr="00F36E2B">
        <w:t xml:space="preserve">S pogodbo o poslovnem najemu se najemodajalec zaveže, da bo najemniku prepustil predmet poslovnega najema v neomejeno uporabo in uživanje, le-ta pa mu bo za uporabo plačeval mesečno dogovorjen znesek najemnine. </w:t>
      </w:r>
    </w:p>
    <w:p w14:paraId="509924FC" w14:textId="77777777" w:rsidR="001C4B9D" w:rsidRDefault="001C4B9D" w:rsidP="001C4B9D">
      <w:pPr>
        <w:jc w:val="both"/>
      </w:pPr>
    </w:p>
    <w:p w14:paraId="1E2CB968" w14:textId="77777777" w:rsidR="001C4B9D" w:rsidRPr="00F36E2B" w:rsidRDefault="001C4B9D" w:rsidP="001C4B9D">
      <w:pPr>
        <w:jc w:val="both"/>
      </w:pPr>
      <w:r w:rsidRPr="009D1565">
        <w:t xml:space="preserve">Predmet pogodbe </w:t>
      </w:r>
      <w:r w:rsidR="00011B6A" w:rsidRPr="009D1565">
        <w:t>so tudi GOI dela</w:t>
      </w:r>
      <w:r w:rsidRPr="009D1565">
        <w:t xml:space="preserve"> </w:t>
      </w:r>
      <w:r w:rsidR="00011B6A" w:rsidRPr="009D1565">
        <w:t>(ureditev prostora in</w:t>
      </w:r>
      <w:r w:rsidRPr="009D1565">
        <w:t xml:space="preserve"> preureditev čakalnice</w:t>
      </w:r>
      <w:r w:rsidR="00011B6A" w:rsidRPr="009D1565">
        <w:t>)</w:t>
      </w:r>
      <w:r w:rsidRPr="009D1565">
        <w:t xml:space="preserve"> v skladu s tehničnimi zahtevami naročnika opredeljenimi v tehničnih zahtevah, ki so priloga te pogodbe.</w:t>
      </w:r>
      <w:r>
        <w:t xml:space="preserve"> </w:t>
      </w:r>
    </w:p>
    <w:p w14:paraId="34D186CD" w14:textId="77777777" w:rsidR="00832F60" w:rsidRPr="00063592" w:rsidRDefault="00832F60" w:rsidP="00832F60">
      <w:pPr>
        <w:autoSpaceDE w:val="0"/>
        <w:autoSpaceDN w:val="0"/>
        <w:adjustRightInd w:val="0"/>
        <w:jc w:val="both"/>
        <w:rPr>
          <w:rFonts w:cs="Arial"/>
        </w:rPr>
      </w:pPr>
      <w:r w:rsidRPr="00063592">
        <w:rPr>
          <w:rFonts w:cs="Arial"/>
        </w:rPr>
        <w:t xml:space="preserve">Izvajalec izvede vsa dela v skladu s tehničnimi zahtevami navedenimi v tehničnih specifikacijah naročnika oz. drugi dokumentaciji, ki je del razpisne dokumentacije za predmetno javno naročilo ter </w:t>
      </w:r>
      <w:r w:rsidRPr="00063592">
        <w:rPr>
          <w:rFonts w:cs="Arial"/>
        </w:rPr>
        <w:lastRenderedPageBreak/>
        <w:t>druga dela in opravila, ki niso izrecno navedena v tej pogodbi, vendar so potrebna za izvedbo in predajo celotnega predmeta pogodbe v skladu z zahtevami iz razpisne dokumentacije po načelu »ključ v roke«.</w:t>
      </w:r>
    </w:p>
    <w:p w14:paraId="76226755" w14:textId="0CE9D787" w:rsidR="005A48A9" w:rsidRDefault="005A48A9" w:rsidP="005A48A9">
      <w:pPr>
        <w:rPr>
          <w:rFonts w:cs="Arial"/>
          <w:highlight w:val="cyan"/>
        </w:rPr>
      </w:pPr>
    </w:p>
    <w:p w14:paraId="01FE00C2" w14:textId="77777777" w:rsidR="0049363E" w:rsidRPr="008A4E68" w:rsidRDefault="0049363E" w:rsidP="005A48A9">
      <w:pPr>
        <w:rPr>
          <w:rFonts w:cs="Arial"/>
          <w:highlight w:val="cyan"/>
        </w:rPr>
      </w:pPr>
    </w:p>
    <w:p w14:paraId="20E311E8" w14:textId="77777777" w:rsidR="00832F60" w:rsidRPr="00063592" w:rsidRDefault="00832F60" w:rsidP="00DA38E0">
      <w:pPr>
        <w:numPr>
          <w:ilvl w:val="0"/>
          <w:numId w:val="25"/>
        </w:numPr>
        <w:rPr>
          <w:rFonts w:cs="Arial"/>
          <w:b/>
          <w:bCs/>
        </w:rPr>
      </w:pPr>
      <w:r>
        <w:rPr>
          <w:rFonts w:cs="Arial"/>
          <w:b/>
          <w:bCs/>
        </w:rPr>
        <w:t>UREDITEV PROSTORA TER PREUREDITEV ČAKALNICE</w:t>
      </w:r>
    </w:p>
    <w:p w14:paraId="4232A5A8" w14:textId="77777777" w:rsidR="00832F60" w:rsidRDefault="00832F60" w:rsidP="00832F60">
      <w:pPr>
        <w:rPr>
          <w:rFonts w:cs="Arial"/>
          <w:bCs/>
          <w:u w:val="single"/>
        </w:rPr>
      </w:pPr>
    </w:p>
    <w:p w14:paraId="2C09F699" w14:textId="77777777" w:rsidR="00832F60" w:rsidRPr="00832F60" w:rsidRDefault="00832F60" w:rsidP="00832F60">
      <w:pPr>
        <w:rPr>
          <w:rFonts w:cs="Arial"/>
          <w:bCs/>
          <w:u w:val="single"/>
        </w:rPr>
      </w:pPr>
      <w:r>
        <w:rPr>
          <w:rFonts w:cs="Arial"/>
          <w:bCs/>
          <w:u w:val="single"/>
        </w:rPr>
        <w:t>Obveznosti izvajalca</w:t>
      </w:r>
    </w:p>
    <w:p w14:paraId="154619E3" w14:textId="77777777" w:rsidR="005A48A9" w:rsidRDefault="005A48A9" w:rsidP="00832F60">
      <w:pPr>
        <w:rPr>
          <w:rFonts w:cs="Arial"/>
          <w:highlight w:val="cyan"/>
        </w:rPr>
      </w:pPr>
    </w:p>
    <w:p w14:paraId="3D5BC5D3" w14:textId="77777777" w:rsidR="00832F60" w:rsidRPr="00832F60" w:rsidRDefault="00832F60" w:rsidP="00DA38E0">
      <w:pPr>
        <w:pStyle w:val="BodyText"/>
        <w:numPr>
          <w:ilvl w:val="0"/>
          <w:numId w:val="26"/>
        </w:numPr>
        <w:jc w:val="center"/>
        <w:rPr>
          <w:rFonts w:cs="Arial"/>
        </w:rPr>
      </w:pPr>
      <w:r w:rsidRPr="00832F60">
        <w:rPr>
          <w:rFonts w:cs="Arial"/>
        </w:rPr>
        <w:t>člen</w:t>
      </w:r>
    </w:p>
    <w:p w14:paraId="032E0A74" w14:textId="77777777" w:rsidR="0049363E" w:rsidRDefault="0049363E" w:rsidP="00832F60">
      <w:pPr>
        <w:tabs>
          <w:tab w:val="num" w:pos="704"/>
        </w:tabs>
        <w:jc w:val="both"/>
        <w:rPr>
          <w:rFonts w:cs="Arial"/>
        </w:rPr>
      </w:pPr>
    </w:p>
    <w:p w14:paraId="04C0F783" w14:textId="4796E723" w:rsidR="00832F60" w:rsidRPr="0049363E" w:rsidRDefault="00832F60" w:rsidP="00832F60">
      <w:pPr>
        <w:tabs>
          <w:tab w:val="num" w:pos="704"/>
        </w:tabs>
        <w:jc w:val="both"/>
        <w:rPr>
          <w:rFonts w:cs="Arial"/>
        </w:rPr>
      </w:pPr>
      <w:r w:rsidRPr="0049363E">
        <w:rPr>
          <w:rFonts w:cs="Arial"/>
        </w:rPr>
        <w:t>Glavne obveznosti izvajalca so:</w:t>
      </w:r>
    </w:p>
    <w:p w14:paraId="79E4177B" w14:textId="77777777" w:rsidR="00832F60" w:rsidRPr="0049363E" w:rsidRDefault="00832F60" w:rsidP="00DA38E0">
      <w:pPr>
        <w:numPr>
          <w:ilvl w:val="0"/>
          <w:numId w:val="27"/>
        </w:numPr>
        <w:ind w:hanging="294"/>
        <w:jc w:val="both"/>
        <w:rPr>
          <w:rFonts w:cs="Arial"/>
        </w:rPr>
      </w:pPr>
      <w:r w:rsidRPr="0049363E">
        <w:rPr>
          <w:rFonts w:cs="Arial"/>
        </w:rPr>
        <w:t>izvesti vsa prevzeta dela strokovno pravilno, kvalitetno in v roku, dogovorjenem v skladu s to pogodbo ter skladno z zahtevami, navedenimi v specifikacijah in razpisni dokumentaciji;</w:t>
      </w:r>
    </w:p>
    <w:p w14:paraId="3E65C10B" w14:textId="77777777" w:rsidR="00832F60" w:rsidRPr="0049363E" w:rsidRDefault="00832F60" w:rsidP="00DA38E0">
      <w:pPr>
        <w:numPr>
          <w:ilvl w:val="0"/>
          <w:numId w:val="27"/>
        </w:numPr>
        <w:ind w:hanging="294"/>
        <w:jc w:val="both"/>
        <w:rPr>
          <w:rFonts w:cs="Arial"/>
        </w:rPr>
      </w:pPr>
      <w:r w:rsidRPr="0049363E">
        <w:rPr>
          <w:rFonts w:cs="Arial"/>
        </w:rPr>
        <w:t>zagotavljati koordinacijo del;</w:t>
      </w:r>
    </w:p>
    <w:p w14:paraId="60ABAA78" w14:textId="77777777" w:rsidR="00832F60" w:rsidRPr="0049363E" w:rsidRDefault="00832F60" w:rsidP="00DA38E0">
      <w:pPr>
        <w:numPr>
          <w:ilvl w:val="0"/>
          <w:numId w:val="27"/>
        </w:numPr>
        <w:ind w:hanging="294"/>
        <w:jc w:val="both"/>
        <w:rPr>
          <w:rFonts w:cs="Arial"/>
        </w:rPr>
      </w:pPr>
      <w:r w:rsidRPr="0049363E">
        <w:rPr>
          <w:rFonts w:cs="Arial"/>
        </w:rPr>
        <w:t>tolmačiti naročniku vse nejasnosti iz obsega pogodbenih storitev;</w:t>
      </w:r>
    </w:p>
    <w:p w14:paraId="34B7B7E1" w14:textId="77777777" w:rsidR="00832F60" w:rsidRPr="0049363E" w:rsidRDefault="00832F60" w:rsidP="00DA38E0">
      <w:pPr>
        <w:numPr>
          <w:ilvl w:val="0"/>
          <w:numId w:val="27"/>
        </w:numPr>
        <w:ind w:hanging="294"/>
        <w:jc w:val="both"/>
        <w:rPr>
          <w:rFonts w:cs="Arial"/>
        </w:rPr>
      </w:pPr>
      <w:r w:rsidRPr="0049363E">
        <w:rPr>
          <w:rFonts w:cs="Arial"/>
        </w:rPr>
        <w:t>tesno sodelovati z naročnikom in upoštevati njegove tehnične in ekonomske pogoje;</w:t>
      </w:r>
    </w:p>
    <w:p w14:paraId="0715F700" w14:textId="77777777" w:rsidR="00832F60" w:rsidRPr="0049363E" w:rsidRDefault="00832F60" w:rsidP="00DA38E0">
      <w:pPr>
        <w:numPr>
          <w:ilvl w:val="0"/>
          <w:numId w:val="27"/>
        </w:numPr>
        <w:ind w:hanging="294"/>
        <w:jc w:val="both"/>
        <w:rPr>
          <w:rFonts w:cs="Arial"/>
        </w:rPr>
      </w:pPr>
      <w:r w:rsidRPr="0049363E">
        <w:rPr>
          <w:rFonts w:cs="Arial"/>
        </w:rPr>
        <w:t xml:space="preserve">izvršiti pogodbene obveznosti gospodarno in v korist naročnika; </w:t>
      </w:r>
    </w:p>
    <w:p w14:paraId="70B180AE" w14:textId="77777777" w:rsidR="00832F60" w:rsidRPr="0049363E" w:rsidRDefault="00832F60" w:rsidP="00DA38E0">
      <w:pPr>
        <w:numPr>
          <w:ilvl w:val="0"/>
          <w:numId w:val="27"/>
        </w:numPr>
        <w:ind w:hanging="294"/>
        <w:jc w:val="both"/>
        <w:rPr>
          <w:rFonts w:cs="Arial"/>
        </w:rPr>
      </w:pPr>
      <w:r w:rsidRPr="0049363E">
        <w:rPr>
          <w:rFonts w:cs="Arial"/>
        </w:rPr>
        <w:t>storiti vse, kar spada v obseg prevzetih obveznosti, da bi bili po tej pogodbi dogovorjeni roki izpolnjeni;</w:t>
      </w:r>
    </w:p>
    <w:p w14:paraId="64A29090" w14:textId="77777777" w:rsidR="00832F60" w:rsidRPr="0049363E" w:rsidRDefault="00832F60" w:rsidP="00DA38E0">
      <w:pPr>
        <w:numPr>
          <w:ilvl w:val="0"/>
          <w:numId w:val="27"/>
        </w:numPr>
        <w:ind w:hanging="294"/>
        <w:jc w:val="both"/>
        <w:rPr>
          <w:rFonts w:cs="Arial"/>
        </w:rPr>
      </w:pPr>
      <w:r w:rsidRPr="0049363E">
        <w:rPr>
          <w:rFonts w:cs="Arial"/>
        </w:rPr>
        <w:t>na svoje stroške in v roku, ki ga dogovori z naročnikom, izvršiti dopolnitve in spremembe prevzetega obsega storitev, če se sporazumno ugotovi, da je prodajalec prevzete storitve opravil pomanjkljivo;</w:t>
      </w:r>
    </w:p>
    <w:p w14:paraId="4B90E02B" w14:textId="77777777" w:rsidR="00832F60" w:rsidRPr="0049363E" w:rsidRDefault="00832F60" w:rsidP="00DA38E0">
      <w:pPr>
        <w:numPr>
          <w:ilvl w:val="0"/>
          <w:numId w:val="27"/>
        </w:numPr>
        <w:ind w:hanging="294"/>
        <w:jc w:val="both"/>
        <w:rPr>
          <w:rFonts w:cs="Arial"/>
        </w:rPr>
      </w:pPr>
      <w:r w:rsidRPr="0049363E">
        <w:rPr>
          <w:rFonts w:cs="Arial"/>
        </w:rPr>
        <w:t>sproti obveščati naročnika o tekoči problematiki in nastalih situacijah, ki bi lahko vplivale na izvršitev prevzetih obveznosti;</w:t>
      </w:r>
    </w:p>
    <w:p w14:paraId="0FF4B521" w14:textId="77777777" w:rsidR="00832F60" w:rsidRPr="0049363E" w:rsidRDefault="00832F60" w:rsidP="00DA38E0">
      <w:pPr>
        <w:numPr>
          <w:ilvl w:val="0"/>
          <w:numId w:val="27"/>
        </w:numPr>
        <w:ind w:hanging="294"/>
        <w:jc w:val="both"/>
        <w:rPr>
          <w:rFonts w:cs="Arial"/>
        </w:rPr>
      </w:pPr>
      <w:r w:rsidRPr="0049363E">
        <w:rPr>
          <w:rFonts w:cs="Arial"/>
        </w:rPr>
        <w:t>opravljati storitve po tej pogodbi transparentno, s tem da je omogoča naročniku redni vpogled v napredek del;</w:t>
      </w:r>
    </w:p>
    <w:p w14:paraId="39D56EDB" w14:textId="77777777" w:rsidR="00832F60" w:rsidRPr="0049363E" w:rsidRDefault="00832F60" w:rsidP="00DA38E0">
      <w:pPr>
        <w:numPr>
          <w:ilvl w:val="0"/>
          <w:numId w:val="27"/>
        </w:numPr>
        <w:ind w:hanging="294"/>
        <w:jc w:val="both"/>
        <w:rPr>
          <w:rFonts w:cs="Arial"/>
        </w:rPr>
      </w:pPr>
      <w:r w:rsidRPr="0049363E">
        <w:rPr>
          <w:rFonts w:cs="Arial"/>
        </w:rPr>
        <w:t>izdelati podrobni terminski plan za izvajanje del po tej pogodbi;</w:t>
      </w:r>
    </w:p>
    <w:p w14:paraId="4C0AA66B" w14:textId="77777777" w:rsidR="00832F60" w:rsidRPr="0049363E" w:rsidRDefault="00832F60" w:rsidP="00DA38E0">
      <w:pPr>
        <w:numPr>
          <w:ilvl w:val="0"/>
          <w:numId w:val="27"/>
        </w:numPr>
        <w:ind w:hanging="294"/>
        <w:jc w:val="both"/>
        <w:rPr>
          <w:rFonts w:cs="Arial"/>
        </w:rPr>
      </w:pPr>
      <w:r w:rsidRPr="0049363E">
        <w:rPr>
          <w:rFonts w:cs="Arial"/>
        </w:rPr>
        <w:t>upoštevati zahteve in navodila naročnika, v skladu s pogodbo in razpisno dokumentacijo;</w:t>
      </w:r>
    </w:p>
    <w:p w14:paraId="4F9F2F10" w14:textId="77777777" w:rsidR="00832F60" w:rsidRPr="0049363E" w:rsidRDefault="00832F60" w:rsidP="00DA38E0">
      <w:pPr>
        <w:numPr>
          <w:ilvl w:val="0"/>
          <w:numId w:val="27"/>
        </w:numPr>
        <w:ind w:hanging="294"/>
        <w:jc w:val="both"/>
        <w:rPr>
          <w:rFonts w:cs="Arial"/>
        </w:rPr>
      </w:pPr>
      <w:r w:rsidRPr="0049363E">
        <w:rPr>
          <w:rFonts w:cs="Arial"/>
        </w:rPr>
        <w:t>zagotoviti strokovno usposobljene delavce za vodenje, koordiniranje in izvajanje prevzetih obveznosti;</w:t>
      </w:r>
    </w:p>
    <w:p w14:paraId="28DD4AA3" w14:textId="77777777" w:rsidR="00832F60" w:rsidRPr="0049363E" w:rsidRDefault="00832F60" w:rsidP="00DA38E0">
      <w:pPr>
        <w:numPr>
          <w:ilvl w:val="0"/>
          <w:numId w:val="27"/>
        </w:numPr>
        <w:ind w:hanging="294"/>
        <w:jc w:val="both"/>
        <w:rPr>
          <w:rFonts w:cs="Arial"/>
        </w:rPr>
      </w:pPr>
      <w:r w:rsidRPr="0049363E">
        <w:rPr>
          <w:rFonts w:cs="Arial"/>
        </w:rPr>
        <w:t>imenovati svojega predstavnika in mu dati pooblastila, ki so potrebna, da ga zastopa v okviru pogodbe;</w:t>
      </w:r>
    </w:p>
    <w:p w14:paraId="4C85102D" w14:textId="48ED5AB3" w:rsidR="00832F60" w:rsidRDefault="00832F60" w:rsidP="00DA38E0">
      <w:pPr>
        <w:numPr>
          <w:ilvl w:val="0"/>
          <w:numId w:val="27"/>
        </w:numPr>
        <w:ind w:hanging="294"/>
        <w:jc w:val="both"/>
        <w:rPr>
          <w:rFonts w:cs="Arial"/>
        </w:rPr>
      </w:pPr>
      <w:r w:rsidRPr="0049363E">
        <w:rPr>
          <w:rFonts w:cs="Arial"/>
        </w:rPr>
        <w:t>zagotavljati ukrepe s področja varstva in zdravja pri delu in upoštevati navodila strokovni</w:t>
      </w:r>
      <w:r w:rsidR="00476EF0">
        <w:rPr>
          <w:rFonts w:cs="Arial"/>
        </w:rPr>
        <w:t>h oseb, ki jih imenuje naročnik;</w:t>
      </w:r>
    </w:p>
    <w:p w14:paraId="27CA7AB2" w14:textId="674BCEC5" w:rsidR="00832F60" w:rsidRDefault="007D490B" w:rsidP="00476EF0">
      <w:pPr>
        <w:numPr>
          <w:ilvl w:val="0"/>
          <w:numId w:val="27"/>
        </w:numPr>
        <w:tabs>
          <w:tab w:val="left" w:pos="1701"/>
        </w:tabs>
        <w:suppressAutoHyphens/>
        <w:ind w:hanging="294"/>
        <w:rPr>
          <w:rFonts w:cs="Arial"/>
          <w:bCs/>
        </w:rPr>
      </w:pPr>
      <w:r>
        <w:rPr>
          <w:rFonts w:cs="Arial"/>
        </w:rPr>
        <w:t>u</w:t>
      </w:r>
      <w:r w:rsidR="00832F60" w:rsidRPr="00476EF0">
        <w:rPr>
          <w:rFonts w:cs="Arial"/>
        </w:rPr>
        <w:t>poštevati</w:t>
      </w:r>
      <w:r w:rsidR="00832F60" w:rsidRPr="00476EF0">
        <w:rPr>
          <w:rFonts w:cs="Arial"/>
          <w:bCs/>
        </w:rPr>
        <w:t xml:space="preserve"> navodila in ukrep</w:t>
      </w:r>
      <w:r w:rsidR="00476EF0" w:rsidRPr="00476EF0">
        <w:rPr>
          <w:rFonts w:cs="Arial"/>
          <w:bCs/>
        </w:rPr>
        <w:t>e</w:t>
      </w:r>
      <w:r w:rsidR="00832F60" w:rsidRPr="00476EF0">
        <w:rPr>
          <w:rFonts w:cs="Arial"/>
          <w:bCs/>
        </w:rPr>
        <w:t xml:space="preserve"> za izvajanju gradbenih del z vidika preprečevanja bolnišničnih okužb in sporazum o ukrepih za zagotavljanja varnosti in zdravja pri delu na skupnem delovišču s prilogo.</w:t>
      </w:r>
      <w:r w:rsidR="0049363E" w:rsidRPr="00476EF0">
        <w:rPr>
          <w:rFonts w:cs="Arial"/>
          <w:bCs/>
        </w:rPr>
        <w:t xml:space="preserve"> </w:t>
      </w:r>
    </w:p>
    <w:p w14:paraId="7591AD6F" w14:textId="553F83AE" w:rsidR="008D6B69" w:rsidRPr="00476EF0" w:rsidRDefault="008D6B69" w:rsidP="00476EF0">
      <w:pPr>
        <w:numPr>
          <w:ilvl w:val="0"/>
          <w:numId w:val="27"/>
        </w:numPr>
        <w:tabs>
          <w:tab w:val="left" w:pos="1701"/>
        </w:tabs>
        <w:suppressAutoHyphens/>
        <w:ind w:hanging="294"/>
        <w:rPr>
          <w:rFonts w:cs="Arial"/>
          <w:bCs/>
        </w:rPr>
      </w:pPr>
      <w:r>
        <w:rPr>
          <w:rFonts w:cs="Arial"/>
          <w:bCs/>
        </w:rPr>
        <w:t>upoštevati veljavne ukrepe za zajezitev širjenja okužb v času izvajanja GOI del;</w:t>
      </w:r>
    </w:p>
    <w:p w14:paraId="1DD1CB2B" w14:textId="77777777" w:rsidR="00832F60" w:rsidRPr="0049363E" w:rsidRDefault="00832F60" w:rsidP="00DA38E0">
      <w:pPr>
        <w:numPr>
          <w:ilvl w:val="0"/>
          <w:numId w:val="27"/>
        </w:numPr>
        <w:ind w:hanging="294"/>
        <w:jc w:val="both"/>
        <w:rPr>
          <w:rFonts w:cs="Arial"/>
        </w:rPr>
      </w:pPr>
      <w:r w:rsidRPr="0049363E">
        <w:rPr>
          <w:rFonts w:cs="Arial"/>
        </w:rPr>
        <w:t>zagotavljati vse ukrepe za varovanje okolja;</w:t>
      </w:r>
    </w:p>
    <w:p w14:paraId="146BF58F" w14:textId="77777777" w:rsidR="00832F60" w:rsidRPr="0049363E" w:rsidRDefault="00832F60" w:rsidP="00DA38E0">
      <w:pPr>
        <w:numPr>
          <w:ilvl w:val="0"/>
          <w:numId w:val="27"/>
        </w:numPr>
        <w:ind w:hanging="294"/>
        <w:jc w:val="both"/>
        <w:rPr>
          <w:rFonts w:cs="Arial"/>
        </w:rPr>
      </w:pPr>
      <w:r w:rsidRPr="0049363E">
        <w:rPr>
          <w:rFonts w:cs="Arial"/>
        </w:rPr>
        <w:t>izvesti usposabljanje osebja naročnika za uporabo predmetne opreme;</w:t>
      </w:r>
    </w:p>
    <w:p w14:paraId="0CB826A0" w14:textId="45732C01" w:rsidR="00832F60" w:rsidRPr="0049363E" w:rsidRDefault="00832F60" w:rsidP="00DA38E0">
      <w:pPr>
        <w:numPr>
          <w:ilvl w:val="0"/>
          <w:numId w:val="27"/>
        </w:numPr>
        <w:ind w:hanging="294"/>
        <w:jc w:val="both"/>
        <w:rPr>
          <w:rFonts w:cs="Arial"/>
        </w:rPr>
      </w:pPr>
      <w:r w:rsidRPr="0049363E">
        <w:rPr>
          <w:rFonts w:cs="Arial"/>
        </w:rPr>
        <w:t>na zahtevo naročnika zamen</w:t>
      </w:r>
      <w:r w:rsidR="008D6B69">
        <w:rPr>
          <w:rFonts w:cs="Arial"/>
        </w:rPr>
        <w:t>jati določeno osebo na projektu;</w:t>
      </w:r>
    </w:p>
    <w:p w14:paraId="26ED8195" w14:textId="74105436" w:rsidR="008D6B69" w:rsidRPr="008D6B69" w:rsidRDefault="007D490B" w:rsidP="006D5CFF">
      <w:pPr>
        <w:numPr>
          <w:ilvl w:val="0"/>
          <w:numId w:val="27"/>
        </w:numPr>
        <w:ind w:hanging="294"/>
        <w:jc w:val="both"/>
        <w:rPr>
          <w:rFonts w:cs="Arial"/>
        </w:rPr>
      </w:pPr>
      <w:r>
        <w:t>i</w:t>
      </w:r>
      <w:r w:rsidR="008D6B69" w:rsidRPr="008D6B69">
        <w:t>zvajalec mora upoštevati določene omejitve glede izvajanja hrupnih in transportnih del.</w:t>
      </w:r>
    </w:p>
    <w:p w14:paraId="5BB5FDEC" w14:textId="77777777" w:rsidR="00FE29D0" w:rsidRPr="00011B6A" w:rsidRDefault="00FE29D0" w:rsidP="00FE29D0">
      <w:pPr>
        <w:ind w:left="720"/>
        <w:jc w:val="both"/>
        <w:rPr>
          <w:rFonts w:cs="Arial"/>
          <w:highlight w:val="cyan"/>
        </w:rPr>
      </w:pPr>
    </w:p>
    <w:p w14:paraId="5E4FFF78" w14:textId="77777777" w:rsidR="00FE29D0" w:rsidRPr="0049363E" w:rsidRDefault="00FE29D0" w:rsidP="00FE29D0">
      <w:pPr>
        <w:tabs>
          <w:tab w:val="left" w:pos="1701"/>
        </w:tabs>
        <w:jc w:val="both"/>
        <w:rPr>
          <w:rFonts w:cs="Arial"/>
          <w:bCs/>
        </w:rPr>
      </w:pPr>
      <w:r w:rsidRPr="0049363E">
        <w:rPr>
          <w:rFonts w:cs="Arial"/>
          <w:bCs/>
        </w:rPr>
        <w:t>Ponudnik mora tudi pred pričetkom del predložiti:</w:t>
      </w:r>
    </w:p>
    <w:p w14:paraId="3E089462" w14:textId="77777777" w:rsidR="00FE29D0" w:rsidRPr="0049363E" w:rsidRDefault="00FE29D0" w:rsidP="00FE29D0">
      <w:pPr>
        <w:numPr>
          <w:ilvl w:val="0"/>
          <w:numId w:val="15"/>
        </w:numPr>
        <w:rPr>
          <w:rFonts w:cs="Arial"/>
        </w:rPr>
      </w:pPr>
      <w:r w:rsidRPr="0049363E">
        <w:rPr>
          <w:rFonts w:cs="Arial"/>
        </w:rPr>
        <w:t>veljavno dovoljenje za izvajanje sevalne dejavnosti</w:t>
      </w:r>
    </w:p>
    <w:p w14:paraId="6A313BC1" w14:textId="77777777" w:rsidR="00FE29D0" w:rsidRPr="0049363E" w:rsidRDefault="00FE29D0" w:rsidP="00FE29D0">
      <w:pPr>
        <w:numPr>
          <w:ilvl w:val="0"/>
          <w:numId w:val="15"/>
        </w:numPr>
        <w:rPr>
          <w:rFonts w:cs="Arial"/>
        </w:rPr>
      </w:pPr>
      <w:r w:rsidRPr="0049363E">
        <w:rPr>
          <w:rFonts w:cs="Arial"/>
        </w:rPr>
        <w:t xml:space="preserve">seznam serviserjev, ki bodo delali z aparatom </w:t>
      </w:r>
    </w:p>
    <w:p w14:paraId="7DCE583D" w14:textId="77777777" w:rsidR="00FE29D0" w:rsidRPr="0049363E" w:rsidRDefault="00FE29D0" w:rsidP="00FE29D0">
      <w:pPr>
        <w:numPr>
          <w:ilvl w:val="0"/>
          <w:numId w:val="15"/>
        </w:numPr>
        <w:rPr>
          <w:rFonts w:cs="Arial"/>
        </w:rPr>
      </w:pPr>
      <w:r w:rsidRPr="0049363E">
        <w:rPr>
          <w:rFonts w:cs="Arial"/>
        </w:rPr>
        <w:t xml:space="preserve">zdravniška spričevala za delavce </w:t>
      </w:r>
    </w:p>
    <w:p w14:paraId="701C2966" w14:textId="77777777" w:rsidR="00FE29D0" w:rsidRPr="0049363E" w:rsidRDefault="00FE29D0" w:rsidP="00FE29D0">
      <w:pPr>
        <w:numPr>
          <w:ilvl w:val="0"/>
          <w:numId w:val="15"/>
        </w:numPr>
        <w:rPr>
          <w:rFonts w:cs="Arial"/>
        </w:rPr>
      </w:pPr>
      <w:r w:rsidRPr="0049363E">
        <w:rPr>
          <w:rFonts w:cs="Arial"/>
        </w:rPr>
        <w:t>veljavne izpite iz varstva pred sevanji za delavce</w:t>
      </w:r>
    </w:p>
    <w:p w14:paraId="036D1709" w14:textId="77777777" w:rsidR="00FE29D0" w:rsidRPr="0049363E" w:rsidRDefault="00FE29D0" w:rsidP="00FE29D0">
      <w:pPr>
        <w:numPr>
          <w:ilvl w:val="0"/>
          <w:numId w:val="15"/>
        </w:numPr>
        <w:rPr>
          <w:rFonts w:cs="Arial"/>
        </w:rPr>
      </w:pPr>
      <w:r w:rsidRPr="0049363E">
        <w:rPr>
          <w:rFonts w:cs="Arial"/>
        </w:rPr>
        <w:t>dozno obremenitev za zadnjih 5 let za delavce,</w:t>
      </w:r>
    </w:p>
    <w:p w14:paraId="0B1953D1" w14:textId="77777777" w:rsidR="00FE29D0" w:rsidRPr="00DE18A5" w:rsidRDefault="00FE29D0" w:rsidP="00FE29D0">
      <w:pPr>
        <w:rPr>
          <w:rFonts w:cs="Arial"/>
        </w:rPr>
      </w:pPr>
      <w:r w:rsidRPr="0049363E">
        <w:rPr>
          <w:rFonts w:cs="Arial"/>
        </w:rPr>
        <w:t>kakor to zahteva 37. člen ZVISJV (točka 1. 3. 5.).</w:t>
      </w:r>
    </w:p>
    <w:p w14:paraId="0FAE7A08" w14:textId="759288B6" w:rsidR="00832F60" w:rsidRDefault="00832F60" w:rsidP="00832F60">
      <w:pPr>
        <w:rPr>
          <w:rFonts w:cs="Arial"/>
          <w:highlight w:val="cyan"/>
        </w:rPr>
      </w:pPr>
    </w:p>
    <w:p w14:paraId="1193A40F" w14:textId="0769BA83" w:rsidR="0049363E" w:rsidRDefault="0049363E" w:rsidP="00832F60">
      <w:pPr>
        <w:rPr>
          <w:rFonts w:cs="Arial"/>
          <w:highlight w:val="cyan"/>
        </w:rPr>
      </w:pPr>
    </w:p>
    <w:p w14:paraId="7E24FAEB" w14:textId="01326383" w:rsidR="0049363E" w:rsidRDefault="0049363E" w:rsidP="00832F60">
      <w:pPr>
        <w:rPr>
          <w:rFonts w:cs="Arial"/>
          <w:highlight w:val="cyan"/>
        </w:rPr>
      </w:pPr>
    </w:p>
    <w:p w14:paraId="052045A0" w14:textId="7AD5B5FD" w:rsidR="0049363E" w:rsidRDefault="0049363E" w:rsidP="00832F60">
      <w:pPr>
        <w:rPr>
          <w:rFonts w:cs="Arial"/>
          <w:highlight w:val="cyan"/>
        </w:rPr>
      </w:pPr>
    </w:p>
    <w:p w14:paraId="73B3A75D" w14:textId="7D04C119" w:rsidR="0049363E" w:rsidRDefault="0049363E" w:rsidP="00832F60">
      <w:pPr>
        <w:rPr>
          <w:rFonts w:cs="Arial"/>
          <w:highlight w:val="cyan"/>
        </w:rPr>
      </w:pPr>
    </w:p>
    <w:p w14:paraId="3A70E0A1" w14:textId="0A078088" w:rsidR="0049363E" w:rsidRDefault="0049363E" w:rsidP="00832F60">
      <w:pPr>
        <w:rPr>
          <w:rFonts w:cs="Arial"/>
          <w:highlight w:val="cyan"/>
        </w:rPr>
      </w:pPr>
    </w:p>
    <w:p w14:paraId="5CDAA73D" w14:textId="7463F70C" w:rsidR="0049363E" w:rsidRDefault="0049363E" w:rsidP="00832F60">
      <w:pPr>
        <w:rPr>
          <w:rFonts w:cs="Arial"/>
          <w:highlight w:val="cyan"/>
        </w:rPr>
      </w:pPr>
    </w:p>
    <w:p w14:paraId="3A097C2C" w14:textId="52B4C66E" w:rsidR="0049363E" w:rsidRDefault="0049363E" w:rsidP="00832F60">
      <w:pPr>
        <w:rPr>
          <w:rFonts w:cs="Arial"/>
          <w:highlight w:val="cyan"/>
        </w:rPr>
      </w:pPr>
    </w:p>
    <w:p w14:paraId="7C2D4898" w14:textId="2E74EEE3" w:rsidR="0049363E" w:rsidRDefault="0049363E" w:rsidP="00832F60">
      <w:pPr>
        <w:rPr>
          <w:rFonts w:cs="Arial"/>
          <w:highlight w:val="cyan"/>
        </w:rPr>
      </w:pPr>
    </w:p>
    <w:p w14:paraId="56FD397A" w14:textId="5D8D8E34" w:rsidR="0049363E" w:rsidRDefault="0049363E" w:rsidP="00832F60">
      <w:pPr>
        <w:rPr>
          <w:rFonts w:cs="Arial"/>
          <w:highlight w:val="cyan"/>
        </w:rPr>
      </w:pPr>
    </w:p>
    <w:p w14:paraId="1A95552F" w14:textId="77777777" w:rsidR="0049363E" w:rsidRDefault="0049363E" w:rsidP="00832F60">
      <w:pPr>
        <w:rPr>
          <w:rFonts w:cs="Arial"/>
          <w:highlight w:val="cyan"/>
        </w:rPr>
      </w:pPr>
    </w:p>
    <w:p w14:paraId="338C3756" w14:textId="77777777" w:rsidR="00832F60" w:rsidRPr="001376E5" w:rsidRDefault="001376E5" w:rsidP="00832F60">
      <w:pPr>
        <w:rPr>
          <w:rFonts w:cs="Arial"/>
          <w:bCs/>
          <w:u w:val="single"/>
        </w:rPr>
      </w:pPr>
      <w:r w:rsidRPr="001376E5">
        <w:rPr>
          <w:rFonts w:cs="Arial"/>
          <w:bCs/>
          <w:u w:val="single"/>
        </w:rPr>
        <w:lastRenderedPageBreak/>
        <w:t>Podizvajalci</w:t>
      </w:r>
    </w:p>
    <w:p w14:paraId="25339B16" w14:textId="77777777" w:rsidR="001376E5" w:rsidRDefault="001376E5" w:rsidP="00832F60">
      <w:pPr>
        <w:rPr>
          <w:rFonts w:cs="Arial"/>
          <w:highlight w:val="cyan"/>
        </w:rPr>
      </w:pPr>
    </w:p>
    <w:p w14:paraId="47D1615A" w14:textId="77777777" w:rsidR="001376E5" w:rsidRPr="001376E5" w:rsidRDefault="001376E5" w:rsidP="00DA38E0">
      <w:pPr>
        <w:pStyle w:val="BodyText"/>
        <w:numPr>
          <w:ilvl w:val="0"/>
          <w:numId w:val="26"/>
        </w:numPr>
        <w:jc w:val="center"/>
        <w:rPr>
          <w:rFonts w:cs="Arial"/>
        </w:rPr>
      </w:pPr>
      <w:r w:rsidRPr="001376E5">
        <w:rPr>
          <w:rFonts w:cs="Arial"/>
        </w:rPr>
        <w:t>člen</w:t>
      </w:r>
    </w:p>
    <w:p w14:paraId="469082AD" w14:textId="77777777" w:rsidR="001376E5" w:rsidRDefault="001376E5" w:rsidP="001376E5">
      <w:pPr>
        <w:keepNext/>
        <w:keepLines/>
        <w:ind w:right="5"/>
        <w:jc w:val="both"/>
        <w:rPr>
          <w:rFonts w:cs="Arial"/>
        </w:rPr>
      </w:pPr>
    </w:p>
    <w:p w14:paraId="30F1FD8A" w14:textId="77777777" w:rsidR="001376E5" w:rsidRDefault="001376E5" w:rsidP="001376E5">
      <w:pPr>
        <w:keepNext/>
        <w:keepLines/>
        <w:tabs>
          <w:tab w:val="left" w:pos="704"/>
        </w:tabs>
        <w:ind w:left="180"/>
        <w:jc w:val="both"/>
        <w:rPr>
          <w:rFonts w:cs="Arial"/>
        </w:rPr>
      </w:pPr>
      <w:r>
        <w:rPr>
          <w:rFonts w:cs="Arial"/>
        </w:rPr>
        <w:t>Prodajalec bo izvedel dobavo, prevzeta s to pogodbo, z/brez podizvajalcev:</w:t>
      </w:r>
    </w:p>
    <w:p w14:paraId="4E98770A" w14:textId="77777777" w:rsidR="001376E5" w:rsidRDefault="001376E5" w:rsidP="00DA38E0">
      <w:pPr>
        <w:keepNext/>
        <w:keepLines/>
        <w:numPr>
          <w:ilvl w:val="1"/>
          <w:numId w:val="28"/>
        </w:numPr>
        <w:tabs>
          <w:tab w:val="left" w:pos="704"/>
        </w:tabs>
        <w:suppressAutoHyphens/>
        <w:jc w:val="both"/>
        <w:rPr>
          <w:rFonts w:cs="Arial"/>
        </w:rPr>
      </w:pPr>
      <w:r>
        <w:rPr>
          <w:rFonts w:cs="Arial"/>
          <w:b/>
        </w:rPr>
        <w:t>podizvajalec:_______________________</w:t>
      </w:r>
      <w:r>
        <w:rPr>
          <w:rFonts w:cs="Arial"/>
        </w:rPr>
        <w:t xml:space="preserve"> (navedba vsake vrsta del, ki jih bo izvedel podizvajalec; podatki o podizvajalcu (naziv, polni naslov, matična številka, davčna številka in transakcijski račun); predmet, količina, vrednost, kraj in rok izvedbe teh del)</w:t>
      </w:r>
    </w:p>
    <w:p w14:paraId="4A1BA7A7" w14:textId="77777777" w:rsidR="001376E5" w:rsidRDefault="001376E5" w:rsidP="00DA38E0">
      <w:pPr>
        <w:keepNext/>
        <w:keepLines/>
        <w:numPr>
          <w:ilvl w:val="1"/>
          <w:numId w:val="28"/>
        </w:numPr>
        <w:tabs>
          <w:tab w:val="left" w:pos="704"/>
        </w:tabs>
        <w:suppressAutoHyphens/>
        <w:jc w:val="both"/>
        <w:rPr>
          <w:rFonts w:cs="Arial"/>
        </w:rPr>
      </w:pPr>
      <w:r>
        <w:rPr>
          <w:rFonts w:cs="Arial"/>
          <w:b/>
        </w:rPr>
        <w:t>podizvajalec:_______________________</w:t>
      </w:r>
      <w:r>
        <w:rPr>
          <w:rFonts w:cs="Arial"/>
        </w:rPr>
        <w:t xml:space="preserve"> (navedba vsake vrsta del, ki jih bo izvedel podizvajalec; podatki o podizvajalcu (naziv, polni naslov, matična številka, davčna številka in transakcijski račun); predmet, količina, vrednost, kraj in rok izvedbe teh del)</w:t>
      </w:r>
    </w:p>
    <w:p w14:paraId="21FB9686" w14:textId="77777777" w:rsidR="001376E5" w:rsidRDefault="001376E5" w:rsidP="00DA38E0">
      <w:pPr>
        <w:keepNext/>
        <w:keepLines/>
        <w:numPr>
          <w:ilvl w:val="1"/>
          <w:numId w:val="28"/>
        </w:numPr>
        <w:tabs>
          <w:tab w:val="left" w:pos="704"/>
        </w:tabs>
        <w:suppressAutoHyphens/>
        <w:jc w:val="both"/>
        <w:rPr>
          <w:rFonts w:cs="Arial"/>
        </w:rPr>
      </w:pPr>
      <w:r>
        <w:rPr>
          <w:rFonts w:cs="Arial"/>
          <w:b/>
        </w:rPr>
        <w:t>podizvajalec:_______________________</w:t>
      </w:r>
      <w:r>
        <w:rPr>
          <w:rFonts w:cs="Arial"/>
        </w:rPr>
        <w:t xml:space="preserve"> (navedba vsake vrsta del, ki jih bo izvedel podizvajalec; podatki o podizvajalcu (naziv, polni naslov, matična številka, davčna številka in transakcijski račun); predmet, količina, vrednost, kraj in rok izvedbe teh del)</w:t>
      </w:r>
    </w:p>
    <w:p w14:paraId="4BCA58E3" w14:textId="77777777" w:rsidR="001376E5" w:rsidRDefault="001376E5" w:rsidP="001376E5">
      <w:pPr>
        <w:keepNext/>
        <w:keepLines/>
        <w:tabs>
          <w:tab w:val="left" w:pos="704"/>
        </w:tabs>
        <w:ind w:left="180"/>
        <w:jc w:val="both"/>
        <w:rPr>
          <w:rFonts w:cs="Arial"/>
        </w:rPr>
      </w:pPr>
    </w:p>
    <w:p w14:paraId="2CC0DDE0" w14:textId="77777777" w:rsidR="001376E5" w:rsidRDefault="001376E5" w:rsidP="001376E5">
      <w:pPr>
        <w:shd w:val="clear" w:color="auto" w:fill="FFFFFF"/>
        <w:jc w:val="both"/>
        <w:rPr>
          <w:rFonts w:cs="Arial"/>
          <w:color w:val="000000"/>
          <w:szCs w:val="22"/>
        </w:rPr>
      </w:pPr>
      <w:r>
        <w:rPr>
          <w:rFonts w:cs="Arial"/>
          <w:color w:val="000000"/>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7E0C92F1" w14:textId="77777777" w:rsidR="001376E5" w:rsidRDefault="001376E5" w:rsidP="001376E5">
      <w:pPr>
        <w:shd w:val="clear" w:color="auto" w:fill="FFFFFF"/>
        <w:ind w:firstLine="329"/>
        <w:jc w:val="both"/>
        <w:rPr>
          <w:rFonts w:cs="Arial"/>
          <w:color w:val="000000"/>
          <w:szCs w:val="22"/>
        </w:rPr>
      </w:pPr>
      <w:r>
        <w:rPr>
          <w:rFonts w:cs="Arial"/>
          <w:color w:val="000000"/>
          <w:szCs w:val="22"/>
        </w:rPr>
        <w:t>– glavni izvajalec v pogodbi pooblastiti naročnika, da na podlagi potrjenega računa oziroma situacije s strani glavnega izvajalca neposredno plačuje podizvajalcu,</w:t>
      </w:r>
    </w:p>
    <w:p w14:paraId="436E2D13" w14:textId="77777777" w:rsidR="001376E5" w:rsidRDefault="001376E5" w:rsidP="001376E5">
      <w:pPr>
        <w:shd w:val="clear" w:color="auto" w:fill="FFFFFF"/>
        <w:ind w:firstLine="329"/>
        <w:jc w:val="both"/>
        <w:rPr>
          <w:rFonts w:cs="Arial"/>
          <w:color w:val="000000"/>
          <w:szCs w:val="22"/>
        </w:rPr>
      </w:pPr>
      <w:r>
        <w:rPr>
          <w:rFonts w:cs="Arial"/>
          <w:color w:val="000000"/>
          <w:szCs w:val="22"/>
        </w:rPr>
        <w:t>– podizvajalec predložiti soglasje, na podlagi katerega naročnik namesto ponudnika poravna podizvajalčevo terjatev do ponudnika,</w:t>
      </w:r>
    </w:p>
    <w:p w14:paraId="74C3FFC0" w14:textId="77777777" w:rsidR="001376E5" w:rsidRDefault="001376E5" w:rsidP="001376E5">
      <w:pPr>
        <w:shd w:val="clear" w:color="auto" w:fill="FFFFFF"/>
        <w:ind w:firstLine="329"/>
        <w:jc w:val="both"/>
        <w:rPr>
          <w:rFonts w:cs="Arial"/>
          <w:color w:val="000000"/>
          <w:szCs w:val="22"/>
        </w:rPr>
      </w:pPr>
      <w:r>
        <w:rPr>
          <w:rFonts w:cs="Arial"/>
          <w:color w:val="000000"/>
          <w:szCs w:val="22"/>
        </w:rPr>
        <w:t>– glavni izvajalec svojemu računu ali situaciji priložiti račun ali situacijo podizvajalca, ki ga je predhodno potrdil.</w:t>
      </w:r>
    </w:p>
    <w:p w14:paraId="1E375E64" w14:textId="77777777" w:rsidR="001376E5" w:rsidRDefault="001376E5" w:rsidP="001376E5">
      <w:pPr>
        <w:shd w:val="clear" w:color="auto" w:fill="FFFFFF"/>
        <w:spacing w:after="120"/>
        <w:jc w:val="both"/>
        <w:rPr>
          <w:rFonts w:cs="Arial"/>
          <w:color w:val="000000"/>
          <w:szCs w:val="22"/>
        </w:rPr>
      </w:pPr>
    </w:p>
    <w:p w14:paraId="4D2CDCB2" w14:textId="77777777" w:rsidR="001376E5" w:rsidRDefault="001376E5" w:rsidP="001376E5">
      <w:pPr>
        <w:shd w:val="clear" w:color="auto" w:fill="FFFFFF"/>
        <w:spacing w:after="120"/>
        <w:jc w:val="both"/>
        <w:rPr>
          <w:rFonts w:cs="Arial"/>
          <w:color w:val="000000"/>
          <w:szCs w:val="22"/>
        </w:rPr>
      </w:pPr>
      <w:r>
        <w:rPr>
          <w:rFonts w:cs="Arial"/>
          <w:color w:val="000000"/>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D1B859C" w14:textId="77777777" w:rsidR="001376E5" w:rsidRDefault="001376E5" w:rsidP="00832F60">
      <w:pPr>
        <w:rPr>
          <w:rFonts w:cs="Arial"/>
          <w:highlight w:val="cyan"/>
        </w:rPr>
      </w:pPr>
    </w:p>
    <w:p w14:paraId="33E18F8F" w14:textId="77777777" w:rsidR="001376E5" w:rsidRPr="001376E5" w:rsidRDefault="001376E5" w:rsidP="001376E5">
      <w:pPr>
        <w:rPr>
          <w:rFonts w:cs="Arial"/>
          <w:bCs/>
          <w:u w:val="single"/>
        </w:rPr>
      </w:pPr>
      <w:r w:rsidRPr="001376E5">
        <w:rPr>
          <w:rFonts w:cs="Arial"/>
          <w:bCs/>
          <w:u w:val="single"/>
        </w:rPr>
        <w:t>Plačilni pogoji</w:t>
      </w:r>
    </w:p>
    <w:p w14:paraId="6F4D2B47" w14:textId="77777777" w:rsidR="001376E5" w:rsidRDefault="001376E5" w:rsidP="001376E5">
      <w:pPr>
        <w:rPr>
          <w:rFonts w:cs="Arial"/>
          <w:highlight w:val="cyan"/>
        </w:rPr>
      </w:pPr>
    </w:p>
    <w:p w14:paraId="7E8223D2" w14:textId="77777777" w:rsidR="00613431" w:rsidRDefault="001376E5" w:rsidP="001376E5">
      <w:pPr>
        <w:pStyle w:val="BodyText"/>
        <w:numPr>
          <w:ilvl w:val="0"/>
          <w:numId w:val="26"/>
        </w:numPr>
        <w:jc w:val="center"/>
        <w:rPr>
          <w:rFonts w:cs="Arial"/>
        </w:rPr>
      </w:pPr>
      <w:r w:rsidRPr="001376E5">
        <w:rPr>
          <w:rFonts w:cs="Arial"/>
        </w:rPr>
        <w:t>člen</w:t>
      </w:r>
    </w:p>
    <w:p w14:paraId="61A5382E" w14:textId="77777777" w:rsidR="00B85285" w:rsidRPr="00B85285" w:rsidRDefault="00B85285" w:rsidP="00B85285">
      <w:pPr>
        <w:pStyle w:val="BodyText"/>
        <w:ind w:left="720"/>
        <w:rPr>
          <w:rFonts w:cs="Arial"/>
        </w:rPr>
      </w:pPr>
    </w:p>
    <w:p w14:paraId="1A693785" w14:textId="77777777" w:rsidR="00613431" w:rsidRPr="0049363E" w:rsidRDefault="00613431" w:rsidP="0049363E">
      <w:pPr>
        <w:jc w:val="both"/>
        <w:rPr>
          <w:rFonts w:cs="Arial"/>
        </w:rPr>
      </w:pPr>
      <w:r w:rsidRPr="0049363E">
        <w:rPr>
          <w:rFonts w:cs="Arial"/>
        </w:rPr>
        <w:t>Skupna vrednost izvedenih GO</w:t>
      </w:r>
      <w:r w:rsidR="001055F9" w:rsidRPr="0049363E">
        <w:rPr>
          <w:rFonts w:cs="Arial"/>
        </w:rPr>
        <w:t xml:space="preserve">I del znaša </w:t>
      </w:r>
      <w:r w:rsidR="001055F9" w:rsidRPr="0049363E">
        <w:rPr>
          <w:rFonts w:cs="Arial"/>
          <w:b/>
        </w:rPr>
        <w:t>___________ EUR brez DDV</w:t>
      </w:r>
      <w:r w:rsidR="001055F9" w:rsidRPr="0049363E">
        <w:rPr>
          <w:rFonts w:cs="Arial"/>
        </w:rPr>
        <w:t xml:space="preserve"> (_____</w:t>
      </w:r>
      <w:r w:rsidRPr="0049363E">
        <w:rPr>
          <w:rFonts w:cs="Arial"/>
        </w:rPr>
        <w:t xml:space="preserve">_____ EUR z DDV), od tega znaša skupna  vrednost izvedenih del za ureditev prostora </w:t>
      </w:r>
      <w:r w:rsidR="001055F9" w:rsidRPr="0049363E">
        <w:rPr>
          <w:rFonts w:cs="Arial"/>
          <w:b/>
        </w:rPr>
        <w:t>_________</w:t>
      </w:r>
      <w:r w:rsidRPr="0049363E">
        <w:rPr>
          <w:rFonts w:cs="Arial"/>
          <w:b/>
        </w:rPr>
        <w:t>_ EUR brez DDV</w:t>
      </w:r>
      <w:r w:rsidR="001055F9" w:rsidRPr="0049363E">
        <w:rPr>
          <w:rFonts w:cs="Arial"/>
        </w:rPr>
        <w:t xml:space="preserve"> (_________</w:t>
      </w:r>
      <w:r w:rsidRPr="0049363E">
        <w:rPr>
          <w:rFonts w:cs="Arial"/>
        </w:rPr>
        <w:t xml:space="preserve">_ EUR z DDV), skupna vrednost izvedenih del za preureditev čakalnice  pa </w:t>
      </w:r>
      <w:r w:rsidR="001055F9" w:rsidRPr="0049363E">
        <w:rPr>
          <w:rFonts w:cs="Arial"/>
          <w:b/>
        </w:rPr>
        <w:t>____________</w:t>
      </w:r>
      <w:r w:rsidRPr="0049363E">
        <w:rPr>
          <w:rFonts w:cs="Arial"/>
          <w:b/>
        </w:rPr>
        <w:t>_ EUR brez DDV</w:t>
      </w:r>
      <w:r w:rsidR="001055F9" w:rsidRPr="0049363E">
        <w:rPr>
          <w:rFonts w:cs="Arial"/>
        </w:rPr>
        <w:t xml:space="preserve"> (_</w:t>
      </w:r>
      <w:r w:rsidRPr="0049363E">
        <w:rPr>
          <w:rFonts w:cs="Arial"/>
        </w:rPr>
        <w:t>___________ EUR z DDV).</w:t>
      </w:r>
    </w:p>
    <w:p w14:paraId="5183B7FE" w14:textId="77777777" w:rsidR="00613431" w:rsidRPr="0049363E" w:rsidRDefault="00613431" w:rsidP="0049363E">
      <w:pPr>
        <w:jc w:val="both"/>
        <w:rPr>
          <w:rFonts w:cs="Arial"/>
        </w:rPr>
      </w:pPr>
    </w:p>
    <w:p w14:paraId="45365A79" w14:textId="77777777" w:rsidR="001376E5" w:rsidRPr="0049363E" w:rsidRDefault="001376E5" w:rsidP="0049363E">
      <w:pPr>
        <w:jc w:val="both"/>
        <w:rPr>
          <w:rFonts w:cs="Arial"/>
        </w:rPr>
      </w:pPr>
      <w:r w:rsidRPr="0049363E">
        <w:rPr>
          <w:rFonts w:cs="Arial"/>
        </w:rPr>
        <w:t>Izvedba GOI del za pripravo prostora:</w:t>
      </w:r>
    </w:p>
    <w:p w14:paraId="5139AD92" w14:textId="77777777" w:rsidR="001376E5" w:rsidRPr="0049363E" w:rsidRDefault="001376E5" w:rsidP="0049363E">
      <w:pPr>
        <w:jc w:val="both"/>
        <w:rPr>
          <w:rFonts w:cs="Arial"/>
          <w:b/>
        </w:rPr>
      </w:pPr>
    </w:p>
    <w:p w14:paraId="2CC49D2C" w14:textId="77777777" w:rsidR="001376E5" w:rsidRPr="0049363E" w:rsidRDefault="00EB7E39" w:rsidP="0049363E">
      <w:pPr>
        <w:numPr>
          <w:ilvl w:val="0"/>
          <w:numId w:val="29"/>
        </w:numPr>
        <w:jc w:val="both"/>
        <w:rPr>
          <w:rFonts w:cs="Arial"/>
        </w:rPr>
      </w:pPr>
      <w:r w:rsidRPr="0049363E">
        <w:rPr>
          <w:rFonts w:cs="Arial"/>
        </w:rPr>
        <w:t>90% pogodbene cene za GOI dela</w:t>
      </w:r>
      <w:r w:rsidR="001376E5" w:rsidRPr="0049363E">
        <w:rPr>
          <w:rFonts w:cs="Arial"/>
        </w:rPr>
        <w:t xml:space="preserve"> bo naročnik plačal po uspešno izvedenem tehničnem prevzemu prostora. Rok plačila je 30 dni od dneva prejetja pravilno izstavljenega računa po uspešno izvedenem tehničnem prevzemu prostora. Priloga računa je podpisan zapisnik o prevzemu prostora, podpisan s strani naročnika, ponudnika ter nadzornikov. </w:t>
      </w:r>
    </w:p>
    <w:p w14:paraId="0DCE6061" w14:textId="77777777" w:rsidR="001376E5" w:rsidRPr="0049363E" w:rsidRDefault="001376E5" w:rsidP="0049363E">
      <w:pPr>
        <w:jc w:val="both"/>
        <w:rPr>
          <w:rFonts w:cs="Arial"/>
        </w:rPr>
      </w:pPr>
    </w:p>
    <w:p w14:paraId="41540FFA" w14:textId="77777777" w:rsidR="001376E5" w:rsidRPr="0049363E" w:rsidRDefault="001376E5" w:rsidP="0049363E">
      <w:pPr>
        <w:numPr>
          <w:ilvl w:val="0"/>
          <w:numId w:val="30"/>
        </w:numPr>
        <w:jc w:val="both"/>
        <w:rPr>
          <w:rFonts w:cs="Arial"/>
        </w:rPr>
      </w:pPr>
      <w:r w:rsidRPr="0049363E">
        <w:rPr>
          <w:rFonts w:cs="Arial"/>
        </w:rPr>
        <w:t xml:space="preserve">10% pogodbene cene za </w:t>
      </w:r>
      <w:r w:rsidR="00EB7E39" w:rsidRPr="0049363E">
        <w:rPr>
          <w:rFonts w:cs="Arial"/>
        </w:rPr>
        <w:t>GOI dela</w:t>
      </w:r>
      <w:r w:rsidRPr="0049363E">
        <w:rPr>
          <w:rFonts w:cs="Arial"/>
        </w:rPr>
        <w:t xml:space="preserve"> bo naročnik plačal po končnem 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nadzornikov.</w:t>
      </w:r>
    </w:p>
    <w:p w14:paraId="616880B4" w14:textId="1923915D" w:rsidR="00B85285" w:rsidRDefault="00B85285" w:rsidP="001376E5">
      <w:pPr>
        <w:rPr>
          <w:rFonts w:cs="Arial"/>
          <w:highlight w:val="cyan"/>
        </w:rPr>
      </w:pPr>
    </w:p>
    <w:p w14:paraId="011E5C86" w14:textId="77777777" w:rsidR="001376E5" w:rsidRPr="00063592" w:rsidRDefault="001376E5" w:rsidP="001376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rsidRPr="00063592">
        <w:rPr>
          <w:rFonts w:cs="Arial"/>
          <w:iCs/>
        </w:rPr>
        <w:t>V kolikor je v času izvajanja te pogodbe s posebnim zakonom za proračunske uporabnike določen drugačen plačilni rok, potem velja le-ta.</w:t>
      </w:r>
    </w:p>
    <w:p w14:paraId="04D04013" w14:textId="77777777" w:rsidR="001376E5" w:rsidRPr="00063592" w:rsidRDefault="001376E5" w:rsidP="001376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436BFA4" w14:textId="77777777" w:rsidR="001376E5" w:rsidRPr="00063592" w:rsidRDefault="001376E5" w:rsidP="001376E5">
      <w:pPr>
        <w:jc w:val="both"/>
        <w:rPr>
          <w:rFonts w:cs="Arial"/>
        </w:rPr>
      </w:pPr>
      <w:r w:rsidRPr="001055F9">
        <w:rPr>
          <w:rFonts w:cs="Arial"/>
        </w:rPr>
        <w:t>Pogodbeno dogovorjen znesek bo naročnik plačal na transakcijski račun izvajalca št. ________________ odprt pri banki __________________.</w:t>
      </w:r>
    </w:p>
    <w:p w14:paraId="0362D865" w14:textId="77777777" w:rsidR="001376E5" w:rsidRPr="00063592" w:rsidRDefault="001376E5" w:rsidP="001376E5">
      <w:pPr>
        <w:jc w:val="both"/>
        <w:rPr>
          <w:rFonts w:cs="Arial"/>
        </w:rPr>
      </w:pPr>
    </w:p>
    <w:p w14:paraId="02145ECE" w14:textId="77777777" w:rsidR="001376E5" w:rsidRDefault="001376E5" w:rsidP="001376E5">
      <w:pPr>
        <w:jc w:val="both"/>
        <w:rPr>
          <w:rFonts w:cs="Arial"/>
        </w:rPr>
      </w:pPr>
      <w:r w:rsidRPr="00063592">
        <w:rPr>
          <w:rFonts w:cs="Arial"/>
        </w:rPr>
        <w:lastRenderedPageBreak/>
        <w:t>V primeru zamude plačila je naročnik dolžan ponudniku na njegovo pisno zahtevo plačati zakonite zamudne obresti za čas zamude.</w:t>
      </w:r>
    </w:p>
    <w:p w14:paraId="6285BC95" w14:textId="77777777" w:rsidR="00BC3B24" w:rsidRDefault="00BC3B24" w:rsidP="001376E5">
      <w:pPr>
        <w:jc w:val="both"/>
        <w:rPr>
          <w:rFonts w:cs="Arial"/>
        </w:rPr>
      </w:pPr>
    </w:p>
    <w:p w14:paraId="3FA07F5E" w14:textId="77777777" w:rsidR="00BC3B24" w:rsidRPr="00BC3B24" w:rsidRDefault="00BC3B24" w:rsidP="00BC3B24">
      <w:pPr>
        <w:rPr>
          <w:rFonts w:cs="Arial"/>
          <w:bCs/>
          <w:u w:val="single"/>
        </w:rPr>
      </w:pPr>
      <w:r w:rsidRPr="00BC3B24">
        <w:rPr>
          <w:rFonts w:cs="Arial"/>
          <w:bCs/>
          <w:u w:val="single"/>
        </w:rPr>
        <w:t>Zamuda pri izpolnitvi pogodbenih obveznosti</w:t>
      </w:r>
    </w:p>
    <w:p w14:paraId="0B42FE76" w14:textId="77777777" w:rsidR="00BC3B24" w:rsidRPr="00BC3B24" w:rsidRDefault="00BC3B24" w:rsidP="00BC3B24">
      <w:pPr>
        <w:tabs>
          <w:tab w:val="left" w:pos="704"/>
        </w:tabs>
        <w:rPr>
          <w:rFonts w:cs="Arial"/>
          <w:highlight w:val="cyan"/>
        </w:rPr>
      </w:pPr>
    </w:p>
    <w:p w14:paraId="2428A905" w14:textId="77777777" w:rsidR="00BC3B24" w:rsidRPr="00BC3B24" w:rsidRDefault="00BC3B24" w:rsidP="00DA38E0">
      <w:pPr>
        <w:pStyle w:val="BodyText"/>
        <w:numPr>
          <w:ilvl w:val="0"/>
          <w:numId w:val="26"/>
        </w:numPr>
        <w:jc w:val="center"/>
        <w:rPr>
          <w:rFonts w:cs="Arial"/>
        </w:rPr>
      </w:pPr>
      <w:r w:rsidRPr="00BC3B24">
        <w:rPr>
          <w:rFonts w:cs="Arial"/>
        </w:rPr>
        <w:t>člen</w:t>
      </w:r>
    </w:p>
    <w:p w14:paraId="46E8E87A" w14:textId="77777777" w:rsidR="00BC3B24" w:rsidRPr="00BC3B24" w:rsidRDefault="00BC3B24" w:rsidP="00BC3B24">
      <w:pPr>
        <w:tabs>
          <w:tab w:val="left" w:pos="1701"/>
        </w:tabs>
        <w:rPr>
          <w:rFonts w:cs="Arial"/>
          <w:b/>
          <w:bCs/>
          <w:highlight w:val="cyan"/>
        </w:rPr>
      </w:pPr>
    </w:p>
    <w:p w14:paraId="702B6AFB" w14:textId="77777777" w:rsidR="00BC3B24" w:rsidRPr="00DE18A5" w:rsidRDefault="00BC3B24" w:rsidP="00BC3B24">
      <w:pPr>
        <w:jc w:val="both"/>
        <w:rPr>
          <w:rFonts w:eastAsia="Calibri" w:cs="Arial"/>
        </w:rPr>
      </w:pPr>
      <w:r w:rsidRPr="00DE18A5">
        <w:rPr>
          <w:rFonts w:eastAsia="Calibri" w:cs="Arial"/>
        </w:rPr>
        <w:t>Če ponudnik ne izvede obveznosti v rokih, ki so navedeni v tej pogodbi oziroma v naknadno podaljšanih rokih, mu lahko naročnik zaračuna pogodbeno kazen v višini 0,5% pogodbene vrednosti z DDV za vsak dan zamude, vendar največ 10% pogodbene vrednosti z DDV. Maksimalni znesek pogodbene kazni ne more presegati 10% pogodbene vrednosti.</w:t>
      </w:r>
    </w:p>
    <w:p w14:paraId="4CB41725" w14:textId="77777777" w:rsidR="00BC3B24" w:rsidRPr="00DE18A5" w:rsidRDefault="00BC3B24" w:rsidP="00BC3B24">
      <w:pPr>
        <w:jc w:val="both"/>
        <w:rPr>
          <w:rFonts w:eastAsia="Calibri" w:cs="Arial"/>
        </w:rPr>
      </w:pPr>
    </w:p>
    <w:p w14:paraId="33E8B8F0" w14:textId="77777777" w:rsidR="00BC3B24" w:rsidRPr="00DE18A5" w:rsidRDefault="00BC3B24" w:rsidP="00BC3B24">
      <w:pPr>
        <w:jc w:val="both"/>
        <w:rPr>
          <w:rFonts w:eastAsia="Calibri" w:cs="Arial"/>
        </w:rPr>
      </w:pPr>
      <w:r w:rsidRPr="00DE18A5">
        <w:rPr>
          <w:rFonts w:eastAsia="Calibri" w:cs="Arial"/>
        </w:rPr>
        <w:t>Naročnik lahko znesek pogodbene kazni odtegne od zneskov, ki jih mora po pogodbi plačati izvajalcu.</w:t>
      </w:r>
    </w:p>
    <w:p w14:paraId="020BA882" w14:textId="77777777" w:rsidR="00BC3B24" w:rsidRPr="00DE18A5" w:rsidRDefault="00BC3B24" w:rsidP="00BC3B24">
      <w:pPr>
        <w:jc w:val="both"/>
        <w:rPr>
          <w:rFonts w:eastAsia="Calibri" w:cs="Arial"/>
        </w:rPr>
      </w:pPr>
    </w:p>
    <w:p w14:paraId="144C2420" w14:textId="77777777" w:rsidR="00BC3B24" w:rsidRPr="00DE18A5" w:rsidRDefault="00BC3B24" w:rsidP="00BC3B24">
      <w:pPr>
        <w:jc w:val="both"/>
        <w:rPr>
          <w:rFonts w:eastAsia="Calibri" w:cs="Arial"/>
        </w:rPr>
      </w:pPr>
      <w:r w:rsidRPr="00DE18A5">
        <w:rPr>
          <w:rFonts w:eastAsia="Calibri"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48128923" w14:textId="77777777" w:rsidR="00BC3B24" w:rsidRPr="00DE18A5" w:rsidRDefault="00BC3B24" w:rsidP="00BC3B24">
      <w:pPr>
        <w:jc w:val="both"/>
        <w:rPr>
          <w:rFonts w:eastAsia="Calibri" w:cs="Arial"/>
        </w:rPr>
      </w:pPr>
    </w:p>
    <w:p w14:paraId="0A23E653" w14:textId="77777777" w:rsidR="00BC3B24" w:rsidRPr="00DE18A5" w:rsidRDefault="00BC3B24" w:rsidP="00BC3B24">
      <w:pPr>
        <w:jc w:val="both"/>
        <w:rPr>
          <w:rFonts w:eastAsia="Calibri" w:cs="Arial"/>
        </w:rPr>
      </w:pPr>
      <w:r w:rsidRPr="00DE18A5">
        <w:rPr>
          <w:rFonts w:eastAsia="Calibri" w:cs="Arial"/>
        </w:rPr>
        <w:t xml:space="preserve">Če je zaradi zamude nastala škoda večja od pogodbene kazni, ima naročnik pravico zahtevati </w:t>
      </w:r>
    </w:p>
    <w:p w14:paraId="1E47B321" w14:textId="77777777" w:rsidR="00BC3B24" w:rsidRPr="00063592" w:rsidRDefault="00BC3B24" w:rsidP="00BC3B24">
      <w:pPr>
        <w:jc w:val="both"/>
        <w:rPr>
          <w:rFonts w:eastAsia="Calibri" w:cs="Arial"/>
        </w:rPr>
      </w:pPr>
      <w:r w:rsidRPr="00DE18A5">
        <w:rPr>
          <w:rFonts w:eastAsia="Calibri" w:cs="Arial"/>
        </w:rPr>
        <w:t>razliko do popolne odškodnine.</w:t>
      </w:r>
    </w:p>
    <w:p w14:paraId="3FAFBC93" w14:textId="77777777" w:rsidR="001376E5" w:rsidRDefault="001376E5" w:rsidP="001376E5">
      <w:pPr>
        <w:jc w:val="both"/>
        <w:rPr>
          <w:rFonts w:cs="Arial"/>
        </w:rPr>
      </w:pPr>
    </w:p>
    <w:p w14:paraId="53E22719" w14:textId="77777777" w:rsidR="001376E5" w:rsidRPr="001376E5" w:rsidRDefault="001376E5" w:rsidP="001376E5">
      <w:pPr>
        <w:rPr>
          <w:rFonts w:cs="Arial"/>
          <w:bCs/>
          <w:u w:val="single"/>
        </w:rPr>
      </w:pPr>
      <w:r w:rsidRPr="001376E5">
        <w:rPr>
          <w:rFonts w:cs="Arial"/>
          <w:bCs/>
          <w:u w:val="single"/>
        </w:rPr>
        <w:t>Garancijska doba</w:t>
      </w:r>
    </w:p>
    <w:p w14:paraId="2602BFCD" w14:textId="77777777" w:rsidR="001376E5" w:rsidRDefault="001376E5" w:rsidP="001376E5">
      <w:pPr>
        <w:rPr>
          <w:rFonts w:cs="Arial"/>
          <w:b/>
          <w:highlight w:val="cyan"/>
        </w:rPr>
      </w:pPr>
    </w:p>
    <w:p w14:paraId="5284ED85" w14:textId="77777777" w:rsidR="001376E5" w:rsidRPr="001376E5" w:rsidRDefault="001376E5" w:rsidP="00DA38E0">
      <w:pPr>
        <w:pStyle w:val="BodyText"/>
        <w:numPr>
          <w:ilvl w:val="0"/>
          <w:numId w:val="26"/>
        </w:numPr>
        <w:jc w:val="center"/>
        <w:rPr>
          <w:rFonts w:cs="Arial"/>
        </w:rPr>
      </w:pPr>
      <w:r>
        <w:rPr>
          <w:rFonts w:cs="Arial"/>
        </w:rPr>
        <w:t>č</w:t>
      </w:r>
      <w:r w:rsidRPr="001376E5">
        <w:rPr>
          <w:rFonts w:cs="Arial"/>
        </w:rPr>
        <w:t>len</w:t>
      </w:r>
    </w:p>
    <w:p w14:paraId="5098DD2F" w14:textId="77777777" w:rsidR="001376E5" w:rsidRDefault="001376E5" w:rsidP="001376E5">
      <w:pPr>
        <w:rPr>
          <w:rFonts w:cs="Arial"/>
          <w:b/>
          <w:highlight w:val="cyan"/>
        </w:rPr>
      </w:pPr>
    </w:p>
    <w:p w14:paraId="4B4E23CE" w14:textId="77777777" w:rsidR="00E042D0" w:rsidRPr="00692DAB" w:rsidRDefault="001376E5" w:rsidP="001376E5">
      <w:pPr>
        <w:tabs>
          <w:tab w:val="left" w:pos="704"/>
        </w:tabs>
        <w:jc w:val="both"/>
        <w:rPr>
          <w:rFonts w:cs="Arial"/>
        </w:rPr>
      </w:pPr>
      <w:r w:rsidRPr="00692DAB">
        <w:rPr>
          <w:rFonts w:cs="Arial"/>
        </w:rPr>
        <w:t>Garancijski rok za vsa izvedena GOI dela začnejo teči z dnem podpisa končnega primopredajnega zapisnika ob končnem prevzemu in znaša</w:t>
      </w:r>
      <w:r w:rsidR="00E042D0" w:rsidRPr="00692DAB">
        <w:rPr>
          <w:rFonts w:cs="Arial"/>
        </w:rPr>
        <w:t>:</w:t>
      </w:r>
    </w:p>
    <w:p w14:paraId="690C1CA1" w14:textId="77777777" w:rsidR="00E042D0" w:rsidRPr="00692DAB" w:rsidRDefault="00E042D0" w:rsidP="00E042D0">
      <w:pPr>
        <w:jc w:val="both"/>
        <w:rPr>
          <w:rFonts w:cs="Arial"/>
        </w:rPr>
      </w:pPr>
      <w:r w:rsidRPr="00692DAB">
        <w:rPr>
          <w:rFonts w:cs="Arial"/>
        </w:rPr>
        <w:t>- za tehnološko hlajenje in klimatizacijo prostorov najmanj 60 mesecev;</w:t>
      </w:r>
    </w:p>
    <w:p w14:paraId="10B335B1" w14:textId="77777777" w:rsidR="00E042D0" w:rsidRPr="00692DAB" w:rsidRDefault="00E042D0" w:rsidP="00E042D0">
      <w:pPr>
        <w:jc w:val="both"/>
        <w:rPr>
          <w:rFonts w:cs="Arial"/>
        </w:rPr>
      </w:pPr>
      <w:r w:rsidRPr="00692DAB">
        <w:rPr>
          <w:rFonts w:cs="Arial"/>
        </w:rPr>
        <w:t>- za izvedena GOI dela za rekonstrukcijo prostor najmanj 24 mesecev;</w:t>
      </w:r>
    </w:p>
    <w:p w14:paraId="461F7BAD" w14:textId="77777777" w:rsidR="00E042D0" w:rsidRPr="00E042D0" w:rsidRDefault="00E042D0" w:rsidP="00E042D0">
      <w:pPr>
        <w:jc w:val="both"/>
        <w:rPr>
          <w:rFonts w:cs="Arial"/>
        </w:rPr>
      </w:pPr>
      <w:r w:rsidRPr="00692DAB">
        <w:rPr>
          <w:rFonts w:cs="Arial"/>
        </w:rPr>
        <w:t>- za dobavljeno drugo opremo v okviru rekonstrukcije prostorov najmanj 12 mesecev.</w:t>
      </w:r>
    </w:p>
    <w:p w14:paraId="754ACFA4" w14:textId="77777777" w:rsidR="00E042D0" w:rsidRDefault="00E042D0" w:rsidP="001376E5">
      <w:pPr>
        <w:tabs>
          <w:tab w:val="left" w:pos="704"/>
        </w:tabs>
        <w:jc w:val="both"/>
        <w:rPr>
          <w:rFonts w:cs="Arial"/>
          <w:highlight w:val="cyan"/>
        </w:rPr>
      </w:pPr>
    </w:p>
    <w:p w14:paraId="6C5BF113" w14:textId="77777777" w:rsidR="001376E5" w:rsidRPr="00063592" w:rsidRDefault="001376E5" w:rsidP="001376E5">
      <w:pPr>
        <w:tabs>
          <w:tab w:val="left" w:pos="704"/>
        </w:tabs>
        <w:jc w:val="both"/>
        <w:rPr>
          <w:rFonts w:cs="Arial"/>
        </w:rPr>
      </w:pPr>
    </w:p>
    <w:p w14:paraId="1E3C46A3" w14:textId="77777777" w:rsidR="001376E5" w:rsidRPr="00063592" w:rsidRDefault="001376E5" w:rsidP="001376E5">
      <w:pPr>
        <w:autoSpaceDE w:val="0"/>
        <w:autoSpaceDN w:val="0"/>
        <w:adjustRightInd w:val="0"/>
        <w:jc w:val="both"/>
        <w:rPr>
          <w:rFonts w:cs="Arial"/>
        </w:rPr>
      </w:pPr>
      <w:r w:rsidRPr="00063592">
        <w:rPr>
          <w:rFonts w:cs="Arial"/>
        </w:rPr>
        <w:t>Če naročnik v garancijskem času ugotovi napako ali pomanjkljivost pri delovanju opreme ali katerega koli dela opreme, ali napake v zvezi z montažo, izvedbo del mora to nemudoma sporočiti ponudniku v pisni obliki.</w:t>
      </w:r>
    </w:p>
    <w:p w14:paraId="3CC106EE" w14:textId="07F42E30" w:rsidR="004965AC" w:rsidRDefault="004965AC" w:rsidP="001376E5">
      <w:pPr>
        <w:rPr>
          <w:rFonts w:cs="Arial"/>
          <w:b/>
          <w:highlight w:val="cyan"/>
        </w:rPr>
      </w:pPr>
    </w:p>
    <w:p w14:paraId="3D9C9538" w14:textId="77777777" w:rsidR="00E042D0" w:rsidRDefault="00E042D0" w:rsidP="001376E5">
      <w:pPr>
        <w:rPr>
          <w:rFonts w:cs="Arial"/>
          <w:b/>
          <w:highlight w:val="cyan"/>
        </w:rPr>
      </w:pPr>
    </w:p>
    <w:p w14:paraId="0E7426DC" w14:textId="77777777" w:rsidR="00144C3B" w:rsidRPr="00144C3B" w:rsidRDefault="00144C3B" w:rsidP="00144C3B">
      <w:pPr>
        <w:numPr>
          <w:ilvl w:val="0"/>
          <w:numId w:val="25"/>
        </w:numPr>
        <w:rPr>
          <w:rFonts w:cs="Arial"/>
          <w:b/>
          <w:bCs/>
        </w:rPr>
      </w:pPr>
      <w:r w:rsidRPr="00144C3B">
        <w:rPr>
          <w:rFonts w:cs="Arial"/>
          <w:b/>
          <w:bCs/>
        </w:rPr>
        <w:t>ROKI IZVRŠITVE POGODBENIH OBVEZNOSTI</w:t>
      </w:r>
    </w:p>
    <w:p w14:paraId="1903810B" w14:textId="77777777" w:rsidR="00144C3B" w:rsidRDefault="00144C3B" w:rsidP="00144C3B">
      <w:pPr>
        <w:rPr>
          <w:rFonts w:cs="Arial"/>
          <w:highlight w:val="cyan"/>
        </w:rPr>
      </w:pPr>
    </w:p>
    <w:p w14:paraId="367A4289" w14:textId="77777777" w:rsidR="00144C3B" w:rsidRPr="00011B6A" w:rsidRDefault="00144C3B" w:rsidP="00144C3B">
      <w:pPr>
        <w:pStyle w:val="BodyText"/>
        <w:numPr>
          <w:ilvl w:val="0"/>
          <w:numId w:val="26"/>
        </w:numPr>
        <w:jc w:val="center"/>
        <w:rPr>
          <w:rFonts w:cs="Arial"/>
        </w:rPr>
      </w:pPr>
      <w:r w:rsidRPr="001376E5">
        <w:rPr>
          <w:rFonts w:cs="Arial"/>
        </w:rPr>
        <w:t>člen</w:t>
      </w:r>
    </w:p>
    <w:p w14:paraId="0B575CD0" w14:textId="77777777" w:rsidR="00144C3B" w:rsidRDefault="00144C3B" w:rsidP="00144C3B">
      <w:pPr>
        <w:rPr>
          <w:rFonts w:cs="Arial"/>
          <w:highlight w:val="cyan"/>
        </w:rPr>
      </w:pPr>
    </w:p>
    <w:p w14:paraId="4F3752CF" w14:textId="030E44E2" w:rsidR="00943B07" w:rsidRPr="00063592" w:rsidRDefault="00943B07" w:rsidP="00943B07">
      <w:pPr>
        <w:tabs>
          <w:tab w:val="left" w:pos="704"/>
        </w:tabs>
        <w:jc w:val="both"/>
        <w:rPr>
          <w:rFonts w:cs="Arial"/>
        </w:rPr>
      </w:pPr>
      <w:r w:rsidRPr="00063592">
        <w:rPr>
          <w:rFonts w:cs="Arial"/>
        </w:rPr>
        <w:t xml:space="preserve">Obseg in roki izvedbe potekajo skladno z določili pogodbe, </w:t>
      </w:r>
      <w:r>
        <w:rPr>
          <w:rFonts w:cs="Arial"/>
        </w:rPr>
        <w:t xml:space="preserve">tehničnimi zahtevami, </w:t>
      </w:r>
      <w:r w:rsidRPr="00063592">
        <w:rPr>
          <w:rFonts w:cs="Arial"/>
        </w:rPr>
        <w:t xml:space="preserve">potrjenim terminskim načrtom in dejansko izvedbo. </w:t>
      </w:r>
    </w:p>
    <w:p w14:paraId="1870AF1C" w14:textId="77777777" w:rsidR="00943B07" w:rsidRPr="00063592" w:rsidRDefault="00943B07" w:rsidP="00943B07">
      <w:pPr>
        <w:tabs>
          <w:tab w:val="left" w:pos="704"/>
        </w:tabs>
        <w:jc w:val="both"/>
        <w:rPr>
          <w:rFonts w:cs="Arial"/>
          <w:b/>
        </w:rPr>
      </w:pPr>
    </w:p>
    <w:p w14:paraId="35FA8BD5" w14:textId="2C603D5C" w:rsidR="00943B07" w:rsidRDefault="00943B07" w:rsidP="00943B07">
      <w:pPr>
        <w:tabs>
          <w:tab w:val="left" w:pos="704"/>
        </w:tabs>
        <w:jc w:val="both"/>
        <w:rPr>
          <w:rFonts w:cs="Arial"/>
        </w:rPr>
      </w:pPr>
      <w:r w:rsidRPr="00063592">
        <w:rPr>
          <w:rFonts w:cs="Arial"/>
          <w:b/>
        </w:rPr>
        <w:t>Terminski načrt</w:t>
      </w:r>
      <w:r w:rsidRPr="00063592">
        <w:rPr>
          <w:rFonts w:cs="Arial"/>
        </w:rPr>
        <w:t xml:space="preserve"> za izvedbo pogodbe izdela ponudnik, ga priloži v ponudbi in je sestavni del te pogodbe.</w:t>
      </w:r>
    </w:p>
    <w:p w14:paraId="031EAD05" w14:textId="77777777" w:rsidR="00943B07" w:rsidRPr="00063592" w:rsidRDefault="00943B07" w:rsidP="00943B07">
      <w:pPr>
        <w:tabs>
          <w:tab w:val="left" w:pos="704"/>
        </w:tabs>
        <w:jc w:val="both"/>
        <w:rPr>
          <w:rFonts w:cs="Arial"/>
        </w:rPr>
      </w:pPr>
    </w:p>
    <w:p w14:paraId="5A272FC3" w14:textId="33DB4C14" w:rsidR="00943B07" w:rsidRDefault="00943B07" w:rsidP="00943B07">
      <w:pPr>
        <w:tabs>
          <w:tab w:val="left" w:pos="704"/>
        </w:tabs>
        <w:jc w:val="both"/>
        <w:rPr>
          <w:rFonts w:cs="Arial"/>
        </w:rPr>
      </w:pPr>
      <w:r w:rsidRPr="00063592">
        <w:rPr>
          <w:rFonts w:cs="Arial"/>
        </w:rPr>
        <w:t xml:space="preserve">Izvajalec bo svoje pogodbene obveznosti </w:t>
      </w:r>
      <w:r w:rsidR="007D490B">
        <w:rPr>
          <w:rFonts w:cs="Arial"/>
        </w:rPr>
        <w:t>do končnega prevzema</w:t>
      </w:r>
      <w:r w:rsidRPr="00063592">
        <w:rPr>
          <w:rFonts w:cs="Arial"/>
        </w:rPr>
        <w:t xml:space="preserve"> izpolnil najkasneje v roku </w:t>
      </w:r>
      <w:r w:rsidR="00A234C0">
        <w:rPr>
          <w:rFonts w:cs="Arial"/>
        </w:rPr>
        <w:t>24</w:t>
      </w:r>
      <w:r w:rsidR="00632BBC" w:rsidRPr="00A234C0">
        <w:rPr>
          <w:rFonts w:cs="Arial"/>
        </w:rPr>
        <w:t>0</w:t>
      </w:r>
      <w:r w:rsidRPr="00A234C0">
        <w:rPr>
          <w:rFonts w:cs="Arial"/>
        </w:rPr>
        <w:t xml:space="preserve"> dni</w:t>
      </w:r>
      <w:r w:rsidRPr="00063592">
        <w:rPr>
          <w:rFonts w:cs="Arial"/>
        </w:rPr>
        <w:t xml:space="preserve"> po podpisu pogodbe na podlagi predmetnega javnega naročila oziroma najkasneje v roku </w:t>
      </w:r>
      <w:r w:rsidR="009974D9" w:rsidRPr="00A234C0">
        <w:rPr>
          <w:rFonts w:cs="Arial"/>
        </w:rPr>
        <w:t>150</w:t>
      </w:r>
      <w:r w:rsidRPr="00A234C0">
        <w:rPr>
          <w:rFonts w:cs="Arial"/>
        </w:rPr>
        <w:t xml:space="preserve"> dni</w:t>
      </w:r>
      <w:r w:rsidRPr="00063592">
        <w:rPr>
          <w:rFonts w:cs="Arial"/>
        </w:rPr>
        <w:t xml:space="preserve"> po </w:t>
      </w:r>
      <w:r w:rsidRPr="0035378A">
        <w:rPr>
          <w:rFonts w:cs="Arial"/>
        </w:rPr>
        <w:t>predaji prostora</w:t>
      </w:r>
      <w:r w:rsidR="007D490B" w:rsidRPr="0035378A">
        <w:rPr>
          <w:rFonts w:cs="Arial"/>
        </w:rPr>
        <w:t xml:space="preserve"> </w:t>
      </w:r>
      <w:r w:rsidRPr="00063592">
        <w:rPr>
          <w:rFonts w:cs="Arial"/>
        </w:rPr>
        <w:t xml:space="preserve">ponudniku s strani naročnika. </w:t>
      </w:r>
    </w:p>
    <w:p w14:paraId="3302388A" w14:textId="75B87337" w:rsidR="005D6E64" w:rsidRDefault="005D6E64" w:rsidP="00943B07">
      <w:pPr>
        <w:tabs>
          <w:tab w:val="left" w:pos="704"/>
        </w:tabs>
        <w:jc w:val="both"/>
        <w:rPr>
          <w:rFonts w:cs="Arial"/>
        </w:rPr>
      </w:pPr>
      <w:r w:rsidRPr="0035378A">
        <w:rPr>
          <w:rFonts w:cs="Arial"/>
        </w:rPr>
        <w:t xml:space="preserve">Groba </w:t>
      </w:r>
      <w:r w:rsidR="00CC76C2" w:rsidRPr="0035378A">
        <w:rPr>
          <w:rFonts w:cs="Arial"/>
        </w:rPr>
        <w:t xml:space="preserve">gradbena </w:t>
      </w:r>
      <w:r w:rsidRPr="0035378A">
        <w:rPr>
          <w:rFonts w:cs="Arial"/>
        </w:rPr>
        <w:t xml:space="preserve">dela </w:t>
      </w:r>
      <w:r w:rsidR="00CC76C2" w:rsidRPr="0035378A">
        <w:rPr>
          <w:rFonts w:cs="Arial"/>
        </w:rPr>
        <w:t>se lahko izvajajo največ 10 dni, v dogovoru z naročnikom in v skladu s potrjenim terminskim planom</w:t>
      </w:r>
      <w:r w:rsidRPr="0035378A">
        <w:rPr>
          <w:rFonts w:cs="Arial"/>
        </w:rPr>
        <w:t>.</w:t>
      </w:r>
      <w:r>
        <w:rPr>
          <w:rFonts w:cs="Arial"/>
        </w:rPr>
        <w:t xml:space="preserve"> </w:t>
      </w:r>
    </w:p>
    <w:p w14:paraId="18009E75" w14:textId="77777777" w:rsidR="00692DAB" w:rsidRDefault="00692DAB" w:rsidP="00943B07">
      <w:pPr>
        <w:tabs>
          <w:tab w:val="left" w:pos="704"/>
        </w:tabs>
        <w:jc w:val="both"/>
        <w:rPr>
          <w:rFonts w:cs="Arial"/>
        </w:rPr>
      </w:pPr>
    </w:p>
    <w:p w14:paraId="22AF3EC4" w14:textId="77777777" w:rsidR="00943B07" w:rsidRPr="00063592" w:rsidRDefault="00943B07" w:rsidP="00943B07">
      <w:pPr>
        <w:tabs>
          <w:tab w:val="left" w:pos="704"/>
        </w:tabs>
        <w:jc w:val="both"/>
        <w:rPr>
          <w:rFonts w:cs="Arial"/>
        </w:rPr>
      </w:pPr>
      <w:r w:rsidRPr="00063592">
        <w:rPr>
          <w:rFonts w:cs="Arial"/>
        </w:rPr>
        <w:t xml:space="preserve">Za datum dokončanja pogodbenih obveznosti se smatra datum uspešno opravljanega končnega prevzema predmeta pogodbe na način kot je definiran v pogodbi. </w:t>
      </w:r>
    </w:p>
    <w:p w14:paraId="0675031A" w14:textId="77777777" w:rsidR="00943B07" w:rsidRPr="00063592" w:rsidRDefault="00943B07" w:rsidP="00943B07">
      <w:pPr>
        <w:tabs>
          <w:tab w:val="left" w:pos="704"/>
        </w:tabs>
        <w:jc w:val="both"/>
        <w:rPr>
          <w:rFonts w:cs="Arial"/>
        </w:rPr>
      </w:pPr>
    </w:p>
    <w:p w14:paraId="45B8DBB1" w14:textId="77777777" w:rsidR="00943B07" w:rsidRPr="00943B07" w:rsidRDefault="00943B07" w:rsidP="00943B07">
      <w:pPr>
        <w:pStyle w:val="BodyText"/>
        <w:numPr>
          <w:ilvl w:val="0"/>
          <w:numId w:val="26"/>
        </w:numPr>
        <w:jc w:val="center"/>
        <w:rPr>
          <w:rFonts w:cs="Arial"/>
        </w:rPr>
      </w:pPr>
      <w:r w:rsidRPr="00943B07">
        <w:rPr>
          <w:rFonts w:cs="Arial"/>
        </w:rPr>
        <w:t>člen</w:t>
      </w:r>
    </w:p>
    <w:p w14:paraId="3B488F27" w14:textId="77777777" w:rsidR="00943B07" w:rsidRPr="00063592" w:rsidRDefault="00943B07" w:rsidP="00943B07">
      <w:pPr>
        <w:tabs>
          <w:tab w:val="left" w:pos="704"/>
        </w:tabs>
        <w:jc w:val="both"/>
        <w:rPr>
          <w:rFonts w:cs="Arial"/>
        </w:rPr>
      </w:pPr>
    </w:p>
    <w:p w14:paraId="69A88E9A" w14:textId="77777777" w:rsidR="00943B07" w:rsidRPr="00063592" w:rsidRDefault="00943B07" w:rsidP="00943B07">
      <w:pPr>
        <w:tabs>
          <w:tab w:val="left" w:pos="704"/>
        </w:tabs>
        <w:jc w:val="both"/>
        <w:rPr>
          <w:rFonts w:cs="Arial"/>
        </w:rPr>
      </w:pPr>
      <w:r w:rsidRPr="00205786">
        <w:rPr>
          <w:rFonts w:cs="Arial"/>
          <w:b/>
          <w:u w:val="single"/>
        </w:rPr>
        <w:t>Tehnični pregled prostora:</w:t>
      </w:r>
      <w:r w:rsidRPr="00063592">
        <w:rPr>
          <w:rFonts w:cs="Arial"/>
        </w:rPr>
        <w:t xml:space="preserve"> </w:t>
      </w:r>
    </w:p>
    <w:p w14:paraId="02739612" w14:textId="434D1346" w:rsidR="00943B07" w:rsidRPr="00063592" w:rsidRDefault="00943B07" w:rsidP="00943B07">
      <w:pPr>
        <w:tabs>
          <w:tab w:val="left" w:pos="704"/>
        </w:tabs>
        <w:jc w:val="both"/>
        <w:rPr>
          <w:rFonts w:cs="Arial"/>
        </w:rPr>
      </w:pPr>
      <w:r w:rsidRPr="00063592">
        <w:rPr>
          <w:rFonts w:cs="Arial"/>
        </w:rPr>
        <w:t>Prevzem prostora se izvede po zaključku vseh del, ki so potrebni za ureditev prostora s strani ponudnika ter pred do</w:t>
      </w:r>
      <w:r w:rsidR="00205786">
        <w:rPr>
          <w:rFonts w:cs="Arial"/>
        </w:rPr>
        <w:t>stavo</w:t>
      </w:r>
      <w:r w:rsidRPr="00063592">
        <w:rPr>
          <w:rFonts w:cs="Arial"/>
        </w:rPr>
        <w:t xml:space="preserve"> </w:t>
      </w:r>
      <w:r w:rsidR="00205786">
        <w:rPr>
          <w:rFonts w:cs="Arial"/>
        </w:rPr>
        <w:t>PET/CT skenerja</w:t>
      </w:r>
      <w:r w:rsidRPr="00063592">
        <w:rPr>
          <w:rFonts w:cs="Arial"/>
        </w:rPr>
        <w:t xml:space="preserve"> na mesto montaže. </w:t>
      </w:r>
    </w:p>
    <w:p w14:paraId="2750E823" w14:textId="77777777" w:rsidR="00943B07" w:rsidRPr="00063592" w:rsidRDefault="00943B07" w:rsidP="00943B07">
      <w:pPr>
        <w:tabs>
          <w:tab w:val="left" w:pos="704"/>
        </w:tabs>
        <w:jc w:val="both"/>
        <w:rPr>
          <w:rFonts w:cs="Arial"/>
        </w:rPr>
      </w:pPr>
    </w:p>
    <w:p w14:paraId="65E65803" w14:textId="77777777" w:rsidR="00943B07" w:rsidRPr="00063592" w:rsidRDefault="00943B07" w:rsidP="00943B07">
      <w:pPr>
        <w:tabs>
          <w:tab w:val="left" w:pos="704"/>
        </w:tabs>
        <w:jc w:val="both"/>
        <w:rPr>
          <w:rFonts w:cs="Arial"/>
        </w:rPr>
      </w:pPr>
      <w:r w:rsidRPr="00063592">
        <w:rPr>
          <w:rFonts w:cs="Arial"/>
        </w:rPr>
        <w:lastRenderedPageBreak/>
        <w:t xml:space="preserve">Pred tehničnim pregledom prostora mora ponudnik obvestiti naročnika, da je prostor pripravljen na tehnični pregled. </w:t>
      </w:r>
    </w:p>
    <w:p w14:paraId="50CB5F01" w14:textId="77777777" w:rsidR="00943B07" w:rsidRPr="00063592" w:rsidRDefault="00943B07" w:rsidP="00943B07">
      <w:pPr>
        <w:tabs>
          <w:tab w:val="left" w:pos="704"/>
        </w:tabs>
        <w:jc w:val="both"/>
        <w:rPr>
          <w:rFonts w:cs="Arial"/>
        </w:rPr>
      </w:pPr>
    </w:p>
    <w:p w14:paraId="25088321" w14:textId="77777777" w:rsidR="00943B07" w:rsidRPr="00063592" w:rsidRDefault="00943B07" w:rsidP="00943B07">
      <w:pPr>
        <w:tabs>
          <w:tab w:val="left" w:pos="704"/>
        </w:tabs>
        <w:jc w:val="both"/>
        <w:rPr>
          <w:rFonts w:cs="Arial"/>
        </w:rPr>
      </w:pPr>
      <w:r w:rsidRPr="00063592">
        <w:rPr>
          <w:rFonts w:cs="Arial"/>
        </w:rPr>
        <w:t xml:space="preserve">Ponudnik obvesti naročnika o izvedbi tehničnega prevzema vsaj </w:t>
      </w:r>
      <w:r w:rsidRPr="00632BBC">
        <w:rPr>
          <w:rFonts w:cs="Arial"/>
        </w:rPr>
        <w:t>3 dni</w:t>
      </w:r>
      <w:r w:rsidRPr="00063592">
        <w:rPr>
          <w:rFonts w:cs="Arial"/>
        </w:rPr>
        <w:t xml:space="preserve"> pred pregledom.</w:t>
      </w:r>
    </w:p>
    <w:p w14:paraId="529B53B1" w14:textId="77777777" w:rsidR="00943B07" w:rsidRPr="00063592" w:rsidRDefault="00943B07" w:rsidP="00943B07">
      <w:pPr>
        <w:tabs>
          <w:tab w:val="left" w:pos="704"/>
        </w:tabs>
        <w:jc w:val="both"/>
        <w:rPr>
          <w:rFonts w:cs="Arial"/>
        </w:rPr>
      </w:pPr>
    </w:p>
    <w:p w14:paraId="2BE68AD0" w14:textId="77777777" w:rsidR="00943B07" w:rsidRPr="00063592" w:rsidRDefault="00943B07" w:rsidP="00943B07">
      <w:pPr>
        <w:tabs>
          <w:tab w:val="left" w:pos="704"/>
        </w:tabs>
        <w:jc w:val="both"/>
        <w:rPr>
          <w:rFonts w:cs="Arial"/>
        </w:rPr>
      </w:pPr>
      <w:r w:rsidRPr="00063592">
        <w:rPr>
          <w:rFonts w:cs="Arial"/>
        </w:rPr>
        <w:t xml:space="preserve">Pri tehničnem pregledu prostora bosta naročnik in ponudnik skupaj z morebitnimi </w:t>
      </w:r>
      <w:r w:rsidRPr="00205786">
        <w:rPr>
          <w:rFonts w:cs="Arial"/>
        </w:rPr>
        <w:t xml:space="preserve">podizvajalci </w:t>
      </w:r>
      <w:r w:rsidRPr="00632BBC">
        <w:rPr>
          <w:rFonts w:cs="Arial"/>
        </w:rPr>
        <w:t>ter nadzorom</w:t>
      </w:r>
      <w:r w:rsidRPr="00063592">
        <w:rPr>
          <w:rFonts w:cs="Arial"/>
        </w:rPr>
        <w:t xml:space="preserve"> pregledali ureditev prostora na podlagi potrjene </w:t>
      </w:r>
      <w:r w:rsidRPr="00205786">
        <w:rPr>
          <w:rFonts w:cs="Arial"/>
        </w:rPr>
        <w:t>PZI projektne dokumentacije</w:t>
      </w:r>
      <w:r w:rsidRPr="00063592">
        <w:rPr>
          <w:rFonts w:cs="Arial"/>
        </w:rPr>
        <w:t xml:space="preserve"> ter ob tem napisali zapisnik o tehničnem pregledu prostora. Vsi prisotni  preverijo kosovnico dobavljene in vgrajene opreme.</w:t>
      </w:r>
    </w:p>
    <w:p w14:paraId="4357F87B" w14:textId="77777777" w:rsidR="00205786" w:rsidRPr="00063592" w:rsidRDefault="00205786" w:rsidP="00205786">
      <w:pPr>
        <w:tabs>
          <w:tab w:val="left" w:pos="704"/>
        </w:tabs>
        <w:jc w:val="both"/>
        <w:rPr>
          <w:rFonts w:cs="Arial"/>
        </w:rPr>
      </w:pPr>
    </w:p>
    <w:p w14:paraId="20E45835" w14:textId="77777777" w:rsidR="00205786" w:rsidRPr="00205786" w:rsidRDefault="00205786" w:rsidP="00205786">
      <w:pPr>
        <w:pStyle w:val="BodyText"/>
        <w:numPr>
          <w:ilvl w:val="0"/>
          <w:numId w:val="26"/>
        </w:numPr>
        <w:jc w:val="center"/>
        <w:rPr>
          <w:rFonts w:cs="Arial"/>
        </w:rPr>
      </w:pPr>
      <w:r w:rsidRPr="00205786">
        <w:rPr>
          <w:rFonts w:cs="Arial"/>
        </w:rPr>
        <w:t>člen</w:t>
      </w:r>
    </w:p>
    <w:p w14:paraId="7318B4B4" w14:textId="77777777" w:rsidR="00205786" w:rsidRPr="00063592" w:rsidRDefault="00205786" w:rsidP="00205786">
      <w:pPr>
        <w:tabs>
          <w:tab w:val="left" w:pos="3261"/>
        </w:tabs>
        <w:suppressAutoHyphens/>
        <w:contextualSpacing/>
        <w:jc w:val="center"/>
        <w:rPr>
          <w:rFonts w:cs="Arial"/>
          <w:bCs/>
        </w:rPr>
      </w:pPr>
    </w:p>
    <w:p w14:paraId="2B9FFF71" w14:textId="4007600F" w:rsidR="00205786" w:rsidRPr="00205786" w:rsidRDefault="00205786" w:rsidP="00205786">
      <w:pPr>
        <w:tabs>
          <w:tab w:val="left" w:pos="704"/>
        </w:tabs>
        <w:jc w:val="both"/>
        <w:rPr>
          <w:rFonts w:cs="Arial"/>
          <w:b/>
          <w:u w:val="single"/>
        </w:rPr>
      </w:pPr>
      <w:r w:rsidRPr="00205786">
        <w:rPr>
          <w:rFonts w:cs="Arial"/>
          <w:b/>
          <w:u w:val="single"/>
        </w:rPr>
        <w:t>Tehnični prevzem aparata</w:t>
      </w:r>
      <w:r>
        <w:rPr>
          <w:rFonts w:cs="Arial"/>
          <w:b/>
          <w:u w:val="single"/>
        </w:rPr>
        <w:t>:</w:t>
      </w:r>
    </w:p>
    <w:p w14:paraId="15D95A39" w14:textId="0371B884" w:rsidR="00205786" w:rsidRPr="00063592" w:rsidRDefault="00205786" w:rsidP="00205786">
      <w:pPr>
        <w:tabs>
          <w:tab w:val="left" w:pos="704"/>
        </w:tabs>
        <w:jc w:val="both"/>
        <w:rPr>
          <w:rFonts w:cs="Arial"/>
        </w:rPr>
      </w:pPr>
      <w:r w:rsidRPr="00063592">
        <w:rPr>
          <w:rFonts w:cs="Arial"/>
        </w:rPr>
        <w:t xml:space="preserve">Po uspešnem tehničnem prevzemu prostora izvajalec </w:t>
      </w:r>
      <w:r w:rsidRPr="003F0E97">
        <w:rPr>
          <w:rFonts w:cs="Arial"/>
        </w:rPr>
        <w:t>dobavi, inštalira in izvede testni zagon</w:t>
      </w:r>
      <w:r w:rsidRPr="00063592">
        <w:rPr>
          <w:rFonts w:cs="Arial"/>
        </w:rPr>
        <w:t xml:space="preserve"> </w:t>
      </w:r>
      <w:r>
        <w:rPr>
          <w:rFonts w:cs="Arial"/>
        </w:rPr>
        <w:t>PET/CT skenerja</w:t>
      </w:r>
      <w:r w:rsidRPr="00063592">
        <w:rPr>
          <w:rFonts w:cs="Arial"/>
        </w:rPr>
        <w:t xml:space="preserve"> in vse spremljajoče opreme.</w:t>
      </w:r>
      <w:r w:rsidR="00632BBC">
        <w:rPr>
          <w:rFonts w:cs="Arial"/>
        </w:rPr>
        <w:t xml:space="preserve"> </w:t>
      </w:r>
    </w:p>
    <w:p w14:paraId="46681B6A" w14:textId="77777777" w:rsidR="00943B07" w:rsidRPr="00063592" w:rsidRDefault="00943B07" w:rsidP="00205786">
      <w:pPr>
        <w:tabs>
          <w:tab w:val="left" w:pos="704"/>
        </w:tabs>
        <w:jc w:val="both"/>
        <w:rPr>
          <w:rFonts w:cs="Arial"/>
        </w:rPr>
      </w:pPr>
    </w:p>
    <w:p w14:paraId="3AB17F85" w14:textId="77777777" w:rsidR="00DF478E" w:rsidRPr="00EB7E39" w:rsidRDefault="00DF478E" w:rsidP="00DF478E">
      <w:pPr>
        <w:jc w:val="both"/>
        <w:rPr>
          <w:rFonts w:cs="Arial"/>
          <w:bCs/>
        </w:rPr>
      </w:pPr>
      <w:r w:rsidRPr="00EB7E39">
        <w:rPr>
          <w:rFonts w:cs="Arial"/>
          <w:bCs/>
        </w:rPr>
        <w:t>Za datum tehničnega prevzema se smatra datum uspešno opravljanega kvalitativnega in kvantitativnega pregleda dobave in inštalacije opreme ter izvedbe del in sicer:</w:t>
      </w:r>
    </w:p>
    <w:p w14:paraId="4675E47D" w14:textId="77777777" w:rsidR="00DF478E" w:rsidRPr="00EB7E39" w:rsidRDefault="00DF478E" w:rsidP="00DF478E">
      <w:pPr>
        <w:numPr>
          <w:ilvl w:val="0"/>
          <w:numId w:val="32"/>
        </w:numPr>
        <w:jc w:val="both"/>
        <w:rPr>
          <w:rFonts w:cs="Arial"/>
          <w:bCs/>
        </w:rPr>
      </w:pPr>
      <w:r w:rsidRPr="00EB7E39">
        <w:rPr>
          <w:rFonts w:cs="Arial"/>
          <w:bCs/>
        </w:rPr>
        <w:t xml:space="preserve">dobava </w:t>
      </w:r>
      <w:r>
        <w:rPr>
          <w:rFonts w:cs="Arial"/>
          <w:bCs/>
        </w:rPr>
        <w:t>PET/CT skenerja</w:t>
      </w:r>
      <w:r w:rsidRPr="00EB7E39">
        <w:rPr>
          <w:rFonts w:cs="Arial"/>
          <w:bCs/>
        </w:rPr>
        <w:t xml:space="preserve"> s pripadajočo opremo v skladu z zahtevami iz razpisne dokumentacije;</w:t>
      </w:r>
    </w:p>
    <w:p w14:paraId="33CB5AB7" w14:textId="77777777" w:rsidR="00DF478E" w:rsidRPr="00EB7E39" w:rsidRDefault="00DF478E" w:rsidP="00DF478E">
      <w:pPr>
        <w:numPr>
          <w:ilvl w:val="0"/>
          <w:numId w:val="32"/>
        </w:numPr>
        <w:jc w:val="both"/>
        <w:rPr>
          <w:rFonts w:cs="Arial"/>
          <w:bCs/>
        </w:rPr>
      </w:pPr>
      <w:r w:rsidRPr="00EB7E39">
        <w:rPr>
          <w:rFonts w:cs="Arial"/>
          <w:bCs/>
        </w:rPr>
        <w:t>namestitev in inštalacija vse opreme ter prilagoditve na vse vrste inštalacijskih priključkov;</w:t>
      </w:r>
    </w:p>
    <w:p w14:paraId="1B63E703" w14:textId="77777777" w:rsidR="00DF478E" w:rsidRPr="00EB7E39" w:rsidRDefault="00DF478E" w:rsidP="00DF478E">
      <w:pPr>
        <w:numPr>
          <w:ilvl w:val="0"/>
          <w:numId w:val="32"/>
        </w:numPr>
        <w:jc w:val="both"/>
        <w:rPr>
          <w:rFonts w:cs="Arial"/>
          <w:bCs/>
        </w:rPr>
      </w:pPr>
      <w:r w:rsidRPr="00EB7E39">
        <w:rPr>
          <w:rFonts w:cs="Arial"/>
          <w:bCs/>
        </w:rPr>
        <w:t>zagon in preizkus delovanja vse opreme, preverjanje doseganja zahtevanih parametrov;</w:t>
      </w:r>
    </w:p>
    <w:p w14:paraId="62A23155" w14:textId="77777777" w:rsidR="00DF478E" w:rsidRPr="00F775C3" w:rsidRDefault="00DF478E" w:rsidP="00DF478E">
      <w:pPr>
        <w:numPr>
          <w:ilvl w:val="0"/>
          <w:numId w:val="32"/>
        </w:numPr>
        <w:jc w:val="both"/>
        <w:rPr>
          <w:rFonts w:cs="Arial"/>
          <w:bCs/>
        </w:rPr>
      </w:pPr>
      <w:r w:rsidRPr="00F775C3">
        <w:rPr>
          <w:rFonts w:cs="Arial"/>
          <w:bCs/>
        </w:rPr>
        <w:t>pridobitev dokazila o tehnični ustreznosti aparata s strani pooblaščene ustanove (npr. ZVD) v kolikor je to potrebno.</w:t>
      </w:r>
    </w:p>
    <w:p w14:paraId="2D491B72" w14:textId="77777777" w:rsidR="00205786" w:rsidRPr="00205786" w:rsidRDefault="00205786" w:rsidP="00205786">
      <w:pPr>
        <w:jc w:val="both"/>
        <w:rPr>
          <w:rFonts w:cs="Arial"/>
        </w:rPr>
      </w:pPr>
    </w:p>
    <w:p w14:paraId="42EE3F63" w14:textId="73DDDB9F" w:rsidR="00DF478E" w:rsidRDefault="00DF478E" w:rsidP="00DF478E">
      <w:pPr>
        <w:jc w:val="both"/>
        <w:rPr>
          <w:rFonts w:cs="Arial"/>
          <w:bCs/>
        </w:rPr>
      </w:pPr>
      <w:r w:rsidRPr="00EB7E39">
        <w:rPr>
          <w:rFonts w:cs="Arial"/>
          <w:bCs/>
        </w:rPr>
        <w:t xml:space="preserve">Za datum uspešno opravljenega tehničnega prevzema se smatra datum, ko pooblaščena predstavnika pogodbenih strank podpišeta zapisnik </w:t>
      </w:r>
      <w:r w:rsidR="007A4A1A">
        <w:rPr>
          <w:rFonts w:cs="Arial"/>
          <w:bCs/>
        </w:rPr>
        <w:t xml:space="preserve">o tehničnem prevzemu, najkasneje pa v </w:t>
      </w:r>
      <w:r w:rsidR="007A4A1A" w:rsidRPr="00A234C0">
        <w:rPr>
          <w:rFonts w:cs="Arial"/>
          <w:bCs/>
        </w:rPr>
        <w:t>roku 30 dni po tehničnem prevzemu prostora.</w:t>
      </w:r>
      <w:r w:rsidR="007A4A1A">
        <w:rPr>
          <w:rFonts w:cs="Arial"/>
          <w:bCs/>
        </w:rPr>
        <w:t xml:space="preserve"> </w:t>
      </w:r>
    </w:p>
    <w:p w14:paraId="31571672" w14:textId="77777777" w:rsidR="00DF478E" w:rsidRPr="00EB7E39" w:rsidRDefault="00DF478E" w:rsidP="00DF478E">
      <w:pPr>
        <w:jc w:val="both"/>
        <w:rPr>
          <w:rFonts w:cs="Arial"/>
          <w:bCs/>
        </w:rPr>
      </w:pPr>
    </w:p>
    <w:p w14:paraId="733E6A78" w14:textId="0413D093" w:rsidR="00DF478E" w:rsidRPr="00EB7E39" w:rsidRDefault="00DF478E" w:rsidP="00DF478E">
      <w:pPr>
        <w:jc w:val="both"/>
        <w:rPr>
          <w:rFonts w:cs="Arial"/>
          <w:bCs/>
        </w:rPr>
      </w:pPr>
      <w:r w:rsidRPr="00EB7E39">
        <w:rPr>
          <w:rFonts w:cs="Arial"/>
          <w:bCs/>
        </w:rPr>
        <w:t xml:space="preserve">Prevzem se opravi v </w:t>
      </w:r>
      <w:r w:rsidRPr="00F775C3">
        <w:rPr>
          <w:rFonts w:cs="Arial"/>
          <w:bCs/>
        </w:rPr>
        <w:t>3</w:t>
      </w:r>
      <w:r w:rsidRPr="00EB7E39">
        <w:rPr>
          <w:rFonts w:cs="Arial"/>
          <w:bCs/>
        </w:rPr>
        <w:t xml:space="preserve"> delovnih dneh po pisnem obvestilu izvajalca, da je opravil vse obveznosti za tehnični prevzem</w:t>
      </w:r>
      <w:r w:rsidR="00527DE7">
        <w:rPr>
          <w:rFonts w:cs="Arial"/>
          <w:bCs/>
        </w:rPr>
        <w:t xml:space="preserve"> aparata</w:t>
      </w:r>
      <w:r w:rsidRPr="00EB7E39">
        <w:rPr>
          <w:rFonts w:cs="Arial"/>
          <w:bCs/>
        </w:rPr>
        <w:t>.</w:t>
      </w:r>
    </w:p>
    <w:p w14:paraId="27104FC0" w14:textId="0E7555CF" w:rsidR="00943B07" w:rsidRPr="00011B6A" w:rsidRDefault="00943B07" w:rsidP="00144C3B">
      <w:pPr>
        <w:rPr>
          <w:rFonts w:cs="Arial"/>
          <w:highlight w:val="cyan"/>
        </w:rPr>
      </w:pPr>
    </w:p>
    <w:p w14:paraId="5B21BCF3" w14:textId="09B8C0CE" w:rsidR="00144C3B" w:rsidRPr="00205786" w:rsidRDefault="00205786" w:rsidP="00205786">
      <w:pPr>
        <w:pStyle w:val="BodyText"/>
        <w:numPr>
          <w:ilvl w:val="0"/>
          <w:numId w:val="26"/>
        </w:numPr>
        <w:jc w:val="center"/>
        <w:rPr>
          <w:rFonts w:cs="Arial"/>
        </w:rPr>
      </w:pPr>
      <w:r w:rsidRPr="00205786">
        <w:rPr>
          <w:rFonts w:cs="Arial"/>
        </w:rPr>
        <w:t>člen</w:t>
      </w:r>
    </w:p>
    <w:p w14:paraId="199937A0" w14:textId="77777777" w:rsidR="00205786" w:rsidRDefault="00205786" w:rsidP="00144C3B">
      <w:pPr>
        <w:rPr>
          <w:rFonts w:cs="Arial"/>
        </w:rPr>
      </w:pPr>
    </w:p>
    <w:p w14:paraId="385AA40C" w14:textId="2099D59D" w:rsidR="00144C3B" w:rsidRPr="00613431" w:rsidRDefault="00144C3B" w:rsidP="00144C3B">
      <w:pPr>
        <w:rPr>
          <w:rFonts w:cs="Arial"/>
        </w:rPr>
      </w:pPr>
      <w:r w:rsidRPr="00613431">
        <w:rPr>
          <w:rFonts w:cs="Arial"/>
        </w:rPr>
        <w:t>Med tehničnim prevzemom</w:t>
      </w:r>
      <w:r w:rsidR="00527DE7">
        <w:rPr>
          <w:rFonts w:cs="Arial"/>
        </w:rPr>
        <w:t xml:space="preserve"> </w:t>
      </w:r>
      <w:r w:rsidRPr="00613431">
        <w:rPr>
          <w:rFonts w:cs="Arial"/>
        </w:rPr>
        <w:t>in končnim prevzemom izvede izvajalec še ostale pogodbene obveznosti:</w:t>
      </w:r>
    </w:p>
    <w:p w14:paraId="22E1E159" w14:textId="161C9273" w:rsidR="00144C3B" w:rsidRPr="00527DE7" w:rsidRDefault="00144C3B" w:rsidP="00144C3B">
      <w:pPr>
        <w:numPr>
          <w:ilvl w:val="0"/>
          <w:numId w:val="31"/>
        </w:numPr>
        <w:rPr>
          <w:rFonts w:cs="Arial"/>
        </w:rPr>
      </w:pPr>
      <w:r w:rsidRPr="00527DE7">
        <w:rPr>
          <w:rFonts w:cs="Arial"/>
        </w:rPr>
        <w:t>odpravi vse ugotovljene napake ob tehničnem prevzemu</w:t>
      </w:r>
      <w:r w:rsidR="00527DE7" w:rsidRPr="00527DE7">
        <w:rPr>
          <w:rFonts w:cs="Arial"/>
        </w:rPr>
        <w:t xml:space="preserve"> prostora</w:t>
      </w:r>
      <w:r w:rsidRPr="00527DE7">
        <w:rPr>
          <w:rFonts w:cs="Arial"/>
        </w:rPr>
        <w:t xml:space="preserve">, </w:t>
      </w:r>
    </w:p>
    <w:p w14:paraId="4E8ED21F" w14:textId="332909D7" w:rsidR="00144C3B" w:rsidRPr="00527DE7" w:rsidRDefault="00144C3B" w:rsidP="00144C3B">
      <w:pPr>
        <w:numPr>
          <w:ilvl w:val="0"/>
          <w:numId w:val="31"/>
        </w:numPr>
        <w:rPr>
          <w:rFonts w:cs="Arial"/>
        </w:rPr>
      </w:pPr>
      <w:r w:rsidRPr="00527DE7">
        <w:rPr>
          <w:rFonts w:cs="Arial"/>
        </w:rPr>
        <w:t xml:space="preserve">omogoči naročniku </w:t>
      </w:r>
      <w:r w:rsidR="00F775C3" w:rsidRPr="00527DE7">
        <w:rPr>
          <w:rFonts w:cs="Arial"/>
        </w:rPr>
        <w:t>7-dnevno</w:t>
      </w:r>
      <w:r w:rsidRPr="00527DE7">
        <w:rPr>
          <w:rFonts w:cs="Arial"/>
        </w:rPr>
        <w:t xml:space="preserve"> </w:t>
      </w:r>
      <w:r w:rsidR="00205786" w:rsidRPr="00527DE7">
        <w:rPr>
          <w:rFonts w:cs="Arial"/>
        </w:rPr>
        <w:t>uvajanje</w:t>
      </w:r>
      <w:r w:rsidRPr="00527DE7">
        <w:rPr>
          <w:rFonts w:cs="Arial"/>
        </w:rPr>
        <w:t xml:space="preserve"> z opremo, med katerim mora dobavljena oprema delovati brezhibno ter brez napak.</w:t>
      </w:r>
    </w:p>
    <w:p w14:paraId="581FD157" w14:textId="77777777" w:rsidR="00144C3B" w:rsidRPr="00527DE7" w:rsidRDefault="00144C3B" w:rsidP="00144C3B">
      <w:pPr>
        <w:rPr>
          <w:rFonts w:cs="Arial"/>
          <w:highlight w:val="cyan"/>
        </w:rPr>
      </w:pPr>
    </w:p>
    <w:p w14:paraId="61EFA07C" w14:textId="77777777" w:rsidR="00144C3B" w:rsidRPr="00EB7E39" w:rsidRDefault="00144C3B" w:rsidP="00144C3B">
      <w:pPr>
        <w:pStyle w:val="BodyText"/>
        <w:numPr>
          <w:ilvl w:val="0"/>
          <w:numId w:val="26"/>
        </w:numPr>
        <w:jc w:val="center"/>
        <w:rPr>
          <w:rFonts w:cs="Arial"/>
        </w:rPr>
      </w:pPr>
      <w:r w:rsidRPr="00EB7E39">
        <w:rPr>
          <w:rFonts w:cs="Arial"/>
        </w:rPr>
        <w:t>člen</w:t>
      </w:r>
    </w:p>
    <w:p w14:paraId="40EC9A46" w14:textId="77777777" w:rsidR="00144C3B" w:rsidRDefault="00144C3B" w:rsidP="00144C3B">
      <w:pPr>
        <w:rPr>
          <w:rFonts w:cs="Arial"/>
          <w:bCs/>
          <w:u w:val="single"/>
        </w:rPr>
      </w:pPr>
    </w:p>
    <w:p w14:paraId="51B52EC3" w14:textId="77777777" w:rsidR="00527DE7" w:rsidRDefault="00144C3B" w:rsidP="00144C3B">
      <w:pPr>
        <w:jc w:val="both"/>
        <w:rPr>
          <w:rFonts w:cs="Arial"/>
          <w:bCs/>
        </w:rPr>
      </w:pPr>
      <w:r w:rsidRPr="00527DE7">
        <w:rPr>
          <w:rFonts w:cs="Arial"/>
          <w:b/>
          <w:bCs/>
          <w:u w:val="single"/>
        </w:rPr>
        <w:t>Končni prevzem</w:t>
      </w:r>
      <w:r w:rsidRPr="00EB7E39">
        <w:rPr>
          <w:rFonts w:cs="Arial"/>
          <w:b/>
          <w:bCs/>
        </w:rPr>
        <w:t>:</w:t>
      </w:r>
      <w:r w:rsidRPr="00EB7E39">
        <w:rPr>
          <w:rFonts w:cs="Arial"/>
          <w:bCs/>
        </w:rPr>
        <w:t xml:space="preserve"> </w:t>
      </w:r>
    </w:p>
    <w:p w14:paraId="346A81C8" w14:textId="339202F4" w:rsidR="00144C3B" w:rsidRPr="00EB7E39" w:rsidRDefault="00144C3B" w:rsidP="00144C3B">
      <w:pPr>
        <w:jc w:val="both"/>
        <w:rPr>
          <w:rFonts w:cs="Arial"/>
          <w:bCs/>
        </w:rPr>
      </w:pPr>
      <w:r w:rsidRPr="00EB7E39">
        <w:rPr>
          <w:rFonts w:cs="Arial"/>
          <w:bCs/>
        </w:rPr>
        <w:t xml:space="preserve">Za datum dokončanja pogodbenih del </w:t>
      </w:r>
      <w:r w:rsidR="005D6E64">
        <w:rPr>
          <w:rFonts w:cs="Arial"/>
          <w:bCs/>
        </w:rPr>
        <w:t xml:space="preserve">predmeta pogodbe do končnega prevzema </w:t>
      </w:r>
      <w:r w:rsidRPr="00EB7E39">
        <w:rPr>
          <w:rFonts w:cs="Arial"/>
          <w:bCs/>
        </w:rPr>
        <w:t xml:space="preserve">se smatra datum uspešno opravljanega kvalitativnega in kvantitativnega pregleda izvedbe </w:t>
      </w:r>
      <w:r w:rsidR="005D6E64">
        <w:rPr>
          <w:rFonts w:cs="Arial"/>
          <w:bCs/>
        </w:rPr>
        <w:t>vseh pogodbenih obveznosti do končnega prevzema</w:t>
      </w:r>
      <w:r w:rsidRPr="00EB7E39">
        <w:rPr>
          <w:rFonts w:cs="Arial"/>
          <w:bCs/>
        </w:rPr>
        <w:t xml:space="preserve"> in odpravo  vseh ugotovljenih napak ter podpis primopredajnega zapisnika s strani pooblaščenih predstavnikov pogodbenih strank, najkasneje pa v roku </w:t>
      </w:r>
      <w:r w:rsidR="00A234C0">
        <w:rPr>
          <w:rFonts w:cs="Arial"/>
          <w:bCs/>
        </w:rPr>
        <w:t>240</w:t>
      </w:r>
      <w:r w:rsidRPr="00EB7E39">
        <w:rPr>
          <w:rFonts w:cs="Arial"/>
          <w:bCs/>
        </w:rPr>
        <w:t xml:space="preserve"> dni od začetka veljavnosti pogodbe.</w:t>
      </w:r>
      <w:r w:rsidR="00632BBC">
        <w:rPr>
          <w:rFonts w:cs="Arial"/>
          <w:bCs/>
        </w:rPr>
        <w:t xml:space="preserve"> </w:t>
      </w:r>
    </w:p>
    <w:p w14:paraId="7501B4E3" w14:textId="77777777" w:rsidR="00144C3B" w:rsidRPr="00EB7E39" w:rsidRDefault="00144C3B" w:rsidP="00144C3B">
      <w:pPr>
        <w:jc w:val="both"/>
        <w:rPr>
          <w:rFonts w:cs="Arial"/>
          <w:bCs/>
        </w:rPr>
      </w:pPr>
    </w:p>
    <w:p w14:paraId="5D85637F" w14:textId="77777777" w:rsidR="00144C3B" w:rsidRPr="00EB7E39" w:rsidRDefault="00144C3B" w:rsidP="00144C3B">
      <w:pPr>
        <w:jc w:val="both"/>
        <w:rPr>
          <w:rFonts w:cs="Arial"/>
          <w:bCs/>
        </w:rPr>
      </w:pPr>
      <w:r w:rsidRPr="00EB7E39">
        <w:rPr>
          <w:rFonts w:cs="Arial"/>
          <w:bCs/>
        </w:rPr>
        <w:t>Zapisnik mora vsebovati zlasti naslednje podatke:</w:t>
      </w:r>
    </w:p>
    <w:p w14:paraId="6146E2DD" w14:textId="77777777" w:rsidR="00144C3B" w:rsidRPr="00EB7E39" w:rsidRDefault="00144C3B" w:rsidP="00144C3B">
      <w:pPr>
        <w:numPr>
          <w:ilvl w:val="0"/>
          <w:numId w:val="33"/>
        </w:numPr>
        <w:tabs>
          <w:tab w:val="num" w:pos="704"/>
        </w:tabs>
        <w:jc w:val="both"/>
        <w:rPr>
          <w:rFonts w:cs="Arial"/>
          <w:bCs/>
        </w:rPr>
      </w:pPr>
      <w:r w:rsidRPr="00EB7E39">
        <w:rPr>
          <w:rFonts w:cs="Arial"/>
          <w:bCs/>
        </w:rPr>
        <w:t>ali je dobavljena vsa oprema in so izvedena vsa dela po pogodbi, predpisih in pravilih stroke;</w:t>
      </w:r>
    </w:p>
    <w:p w14:paraId="777A2F6B" w14:textId="77777777" w:rsidR="00144C3B" w:rsidRPr="00EB7E39" w:rsidRDefault="00144C3B" w:rsidP="00144C3B">
      <w:pPr>
        <w:numPr>
          <w:ilvl w:val="0"/>
          <w:numId w:val="33"/>
        </w:numPr>
        <w:tabs>
          <w:tab w:val="num" w:pos="704"/>
        </w:tabs>
        <w:jc w:val="both"/>
        <w:rPr>
          <w:rFonts w:cs="Arial"/>
          <w:bCs/>
        </w:rPr>
      </w:pPr>
      <w:r w:rsidRPr="00EB7E39">
        <w:rPr>
          <w:rFonts w:cs="Arial"/>
          <w:bCs/>
        </w:rPr>
        <w:t>ali kakovost dobavljene opreme in izvedenih del ustreza pogodbeni kakovosti;</w:t>
      </w:r>
    </w:p>
    <w:p w14:paraId="257A14BB" w14:textId="77777777" w:rsidR="00144C3B" w:rsidRPr="00EB7E39" w:rsidRDefault="00144C3B" w:rsidP="00144C3B">
      <w:pPr>
        <w:numPr>
          <w:ilvl w:val="0"/>
          <w:numId w:val="33"/>
        </w:numPr>
        <w:tabs>
          <w:tab w:val="num" w:pos="704"/>
        </w:tabs>
        <w:jc w:val="both"/>
        <w:rPr>
          <w:rFonts w:cs="Arial"/>
          <w:bCs/>
        </w:rPr>
      </w:pPr>
      <w:r w:rsidRPr="00EB7E39">
        <w:rPr>
          <w:rFonts w:cs="Arial"/>
          <w:bCs/>
        </w:rPr>
        <w:t>ali so odpravljene vse ugotovljene napake do končnega prevzema;</w:t>
      </w:r>
    </w:p>
    <w:p w14:paraId="577A2352" w14:textId="43C77ADB" w:rsidR="00144C3B" w:rsidRPr="00EB7E39" w:rsidRDefault="00144C3B" w:rsidP="00144C3B">
      <w:pPr>
        <w:numPr>
          <w:ilvl w:val="0"/>
          <w:numId w:val="33"/>
        </w:numPr>
        <w:tabs>
          <w:tab w:val="num" w:pos="704"/>
        </w:tabs>
        <w:jc w:val="both"/>
        <w:rPr>
          <w:rFonts w:cs="Arial"/>
          <w:bCs/>
        </w:rPr>
      </w:pPr>
      <w:r w:rsidRPr="00EB7E39">
        <w:rPr>
          <w:rFonts w:cs="Arial"/>
          <w:bCs/>
        </w:rPr>
        <w:t>ugotovitev o sprejem</w:t>
      </w:r>
      <w:r w:rsidR="00FE29D0">
        <w:rPr>
          <w:rFonts w:cs="Arial"/>
          <w:bCs/>
        </w:rPr>
        <w:t>u in izročitvi dokumentacije</w:t>
      </w:r>
      <w:r w:rsidRPr="00EB7E39">
        <w:rPr>
          <w:rFonts w:cs="Arial"/>
          <w:bCs/>
        </w:rPr>
        <w:t>;</w:t>
      </w:r>
    </w:p>
    <w:p w14:paraId="03A9F562" w14:textId="77777777" w:rsidR="00144C3B" w:rsidRPr="00EB7E39" w:rsidRDefault="00144C3B" w:rsidP="00144C3B">
      <w:pPr>
        <w:numPr>
          <w:ilvl w:val="0"/>
          <w:numId w:val="33"/>
        </w:numPr>
        <w:tabs>
          <w:tab w:val="num" w:pos="704"/>
        </w:tabs>
        <w:jc w:val="both"/>
        <w:rPr>
          <w:rFonts w:cs="Arial"/>
          <w:bCs/>
        </w:rPr>
      </w:pPr>
      <w:r w:rsidRPr="00EB7E39">
        <w:rPr>
          <w:rFonts w:cs="Arial"/>
          <w:bCs/>
        </w:rPr>
        <w:t>druge ugotovitve pooblaščenih predstavnikov pogodbenih strank;</w:t>
      </w:r>
    </w:p>
    <w:p w14:paraId="2A3755FE" w14:textId="77777777" w:rsidR="00144C3B" w:rsidRPr="00EB7E39" w:rsidRDefault="00144C3B" w:rsidP="00144C3B">
      <w:pPr>
        <w:numPr>
          <w:ilvl w:val="0"/>
          <w:numId w:val="33"/>
        </w:numPr>
        <w:tabs>
          <w:tab w:val="num" w:pos="704"/>
        </w:tabs>
        <w:jc w:val="both"/>
        <w:rPr>
          <w:rFonts w:cs="Arial"/>
          <w:bCs/>
        </w:rPr>
      </w:pPr>
      <w:r w:rsidRPr="00EB7E39">
        <w:rPr>
          <w:rFonts w:cs="Arial"/>
          <w:bCs/>
        </w:rPr>
        <w:t>datum končnega prevzema.</w:t>
      </w:r>
    </w:p>
    <w:p w14:paraId="27EABD41" w14:textId="7782A7DC" w:rsidR="00144C3B" w:rsidRDefault="00144C3B" w:rsidP="00144C3B">
      <w:pPr>
        <w:rPr>
          <w:rFonts w:cs="Arial"/>
          <w:bCs/>
          <w:u w:val="single"/>
        </w:rPr>
      </w:pPr>
    </w:p>
    <w:p w14:paraId="6A6E9D94" w14:textId="77777777" w:rsidR="00632BBC" w:rsidRDefault="00632BBC" w:rsidP="00144C3B">
      <w:pPr>
        <w:rPr>
          <w:rFonts w:cs="Arial"/>
          <w:bCs/>
          <w:u w:val="single"/>
        </w:rPr>
      </w:pPr>
    </w:p>
    <w:p w14:paraId="7A632A2E" w14:textId="77777777" w:rsidR="0049363E" w:rsidRDefault="0049363E" w:rsidP="0049363E">
      <w:pPr>
        <w:numPr>
          <w:ilvl w:val="0"/>
          <w:numId w:val="25"/>
        </w:numPr>
        <w:rPr>
          <w:rFonts w:cs="Arial"/>
          <w:b/>
          <w:bCs/>
        </w:rPr>
      </w:pPr>
      <w:r>
        <w:rPr>
          <w:rFonts w:cs="Arial"/>
          <w:b/>
          <w:bCs/>
        </w:rPr>
        <w:t>Najem PET/CT skenerja s pripadajočo opremo</w:t>
      </w:r>
    </w:p>
    <w:p w14:paraId="49561EBF" w14:textId="77777777" w:rsidR="0049363E" w:rsidRDefault="0049363E" w:rsidP="0049363E">
      <w:pPr>
        <w:ind w:left="720"/>
        <w:rPr>
          <w:rFonts w:cs="Arial"/>
          <w:b/>
          <w:bCs/>
        </w:rPr>
      </w:pPr>
    </w:p>
    <w:p w14:paraId="07E65EEE" w14:textId="77777777" w:rsidR="0049363E" w:rsidRPr="00832F60" w:rsidRDefault="0049363E" w:rsidP="0049363E">
      <w:pPr>
        <w:rPr>
          <w:rFonts w:cs="Arial"/>
          <w:bCs/>
          <w:u w:val="single"/>
        </w:rPr>
      </w:pPr>
      <w:r w:rsidRPr="00832F60">
        <w:rPr>
          <w:rFonts w:cs="Arial"/>
          <w:bCs/>
          <w:u w:val="single"/>
        </w:rPr>
        <w:t>Predmet najema</w:t>
      </w:r>
    </w:p>
    <w:p w14:paraId="2BD48643" w14:textId="77777777" w:rsidR="0049363E" w:rsidRDefault="0049363E" w:rsidP="0049363E">
      <w:pPr>
        <w:pStyle w:val="Header"/>
        <w:tabs>
          <w:tab w:val="left" w:pos="708"/>
        </w:tabs>
        <w:jc w:val="center"/>
        <w:rPr>
          <w:rFonts w:cs="Arial"/>
          <w:highlight w:val="cyan"/>
        </w:rPr>
      </w:pPr>
    </w:p>
    <w:p w14:paraId="132F7BDA" w14:textId="77777777" w:rsidR="0049363E" w:rsidRPr="00F36E2B" w:rsidRDefault="0049363E" w:rsidP="0049363E">
      <w:pPr>
        <w:pStyle w:val="BodyText"/>
        <w:numPr>
          <w:ilvl w:val="0"/>
          <w:numId w:val="26"/>
        </w:numPr>
        <w:jc w:val="center"/>
        <w:rPr>
          <w:rFonts w:cs="Arial"/>
        </w:rPr>
      </w:pPr>
      <w:r w:rsidRPr="00F36E2B">
        <w:rPr>
          <w:rFonts w:cs="Arial"/>
        </w:rPr>
        <w:t>člen</w:t>
      </w:r>
    </w:p>
    <w:p w14:paraId="1FAF26ED" w14:textId="77777777" w:rsidR="0049363E" w:rsidRPr="008A4E68" w:rsidRDefault="0049363E" w:rsidP="0049363E">
      <w:pPr>
        <w:rPr>
          <w:rFonts w:cs="Arial"/>
          <w:highlight w:val="cyan"/>
        </w:rPr>
      </w:pPr>
    </w:p>
    <w:p w14:paraId="1D750593" w14:textId="77777777" w:rsidR="0049363E" w:rsidRPr="001C4B9D" w:rsidRDefault="0049363E" w:rsidP="0049363E">
      <w:pPr>
        <w:jc w:val="both"/>
        <w:rPr>
          <w:rFonts w:cs="Arial"/>
        </w:rPr>
      </w:pPr>
      <w:r w:rsidRPr="001C4B9D">
        <w:rPr>
          <w:rFonts w:cs="Arial"/>
        </w:rPr>
        <w:t>Predmet najema je podrobno definiran v razpisni dokumentaciji v obrazcu 3 » Tehnične specifikacije« ki je priloga in sestavni del te pogodbe.</w:t>
      </w:r>
    </w:p>
    <w:p w14:paraId="2D63AA13" w14:textId="77777777" w:rsidR="0049363E" w:rsidRPr="001C4B9D" w:rsidRDefault="0049363E" w:rsidP="0049363E">
      <w:pPr>
        <w:ind w:left="720"/>
        <w:jc w:val="both"/>
        <w:rPr>
          <w:rFonts w:cs="Arial"/>
        </w:rPr>
      </w:pPr>
    </w:p>
    <w:p w14:paraId="6380744A" w14:textId="77777777" w:rsidR="0049363E" w:rsidRPr="001C4B9D" w:rsidRDefault="0049363E" w:rsidP="0049363E">
      <w:pPr>
        <w:jc w:val="both"/>
        <w:rPr>
          <w:rFonts w:cs="Arial"/>
        </w:rPr>
      </w:pPr>
      <w:r w:rsidRPr="001C4B9D">
        <w:rPr>
          <w:rFonts w:cs="Arial"/>
        </w:rPr>
        <w:t xml:space="preserve">Predmet najema in dokumentacijo o lastništvu predmeta najema najemnik pregleda ter ugotovi dejansko stanje ter opravi preizkus obratovanja, nato pa le-to s podpisom prevzemnega zapisnika odobri. </w:t>
      </w:r>
    </w:p>
    <w:p w14:paraId="51FA2F78" w14:textId="77777777" w:rsidR="0049363E" w:rsidRDefault="0049363E" w:rsidP="0049363E">
      <w:pPr>
        <w:jc w:val="center"/>
        <w:rPr>
          <w:rFonts w:cs="Arial"/>
          <w:highlight w:val="cyan"/>
        </w:rPr>
      </w:pPr>
    </w:p>
    <w:p w14:paraId="05FC00B7" w14:textId="77777777" w:rsidR="0049363E" w:rsidRPr="008A4E68" w:rsidRDefault="0049363E" w:rsidP="0049363E">
      <w:pPr>
        <w:jc w:val="center"/>
        <w:rPr>
          <w:rFonts w:cs="Arial"/>
          <w:highlight w:val="cyan"/>
        </w:rPr>
      </w:pPr>
    </w:p>
    <w:p w14:paraId="2FB41219" w14:textId="77777777" w:rsidR="0049363E" w:rsidRPr="00832F60" w:rsidRDefault="0049363E" w:rsidP="0049363E">
      <w:pPr>
        <w:rPr>
          <w:rFonts w:cs="Arial"/>
          <w:bCs/>
          <w:u w:val="single"/>
        </w:rPr>
      </w:pPr>
      <w:r w:rsidRPr="00832F60">
        <w:rPr>
          <w:rFonts w:cs="Arial"/>
          <w:bCs/>
          <w:u w:val="single"/>
        </w:rPr>
        <w:t>Trajanje najema</w:t>
      </w:r>
    </w:p>
    <w:p w14:paraId="2A27039A" w14:textId="77777777" w:rsidR="0049363E" w:rsidRDefault="0049363E" w:rsidP="0049363E">
      <w:pPr>
        <w:ind w:left="720"/>
        <w:rPr>
          <w:rFonts w:cs="Arial"/>
          <w:b/>
          <w:bCs/>
        </w:rPr>
      </w:pPr>
    </w:p>
    <w:p w14:paraId="35C1FF77" w14:textId="77777777" w:rsidR="0049363E" w:rsidRPr="001C4B9D" w:rsidRDefault="0049363E" w:rsidP="0049363E">
      <w:pPr>
        <w:pStyle w:val="BodyText"/>
        <w:numPr>
          <w:ilvl w:val="0"/>
          <w:numId w:val="26"/>
        </w:numPr>
        <w:jc w:val="center"/>
        <w:rPr>
          <w:rFonts w:cs="Arial"/>
        </w:rPr>
      </w:pPr>
      <w:r w:rsidRPr="001C4B9D">
        <w:rPr>
          <w:rFonts w:cs="Arial"/>
        </w:rPr>
        <w:t>člen</w:t>
      </w:r>
    </w:p>
    <w:p w14:paraId="3CEE44D8" w14:textId="77777777" w:rsidR="00632BBC" w:rsidRDefault="00632BBC" w:rsidP="0049363E">
      <w:pPr>
        <w:pStyle w:val="BodyTextIndent3"/>
        <w:ind w:left="0"/>
        <w:jc w:val="both"/>
        <w:rPr>
          <w:rFonts w:cs="Arial"/>
          <w:sz w:val="20"/>
          <w:szCs w:val="20"/>
          <w:highlight w:val="yellow"/>
        </w:rPr>
      </w:pPr>
    </w:p>
    <w:p w14:paraId="32225574" w14:textId="44B70958" w:rsidR="0049363E" w:rsidRPr="00632BBC" w:rsidRDefault="0049363E" w:rsidP="0049363E">
      <w:pPr>
        <w:pStyle w:val="BodyTextIndent3"/>
        <w:ind w:left="0"/>
        <w:jc w:val="both"/>
        <w:rPr>
          <w:rFonts w:cs="Arial"/>
          <w:sz w:val="20"/>
          <w:szCs w:val="20"/>
        </w:rPr>
      </w:pPr>
      <w:r w:rsidRPr="00632BBC">
        <w:rPr>
          <w:rFonts w:cs="Arial"/>
          <w:sz w:val="20"/>
          <w:szCs w:val="20"/>
        </w:rPr>
        <w:t xml:space="preserve">Pogodba se sklepa za čas najema, v katerem pogodbe ni mogoče odpovedati, razen v primerih določenih s to pogodbo. Kot začetek najema se šteje predaja predmeta najema v obratovanje. </w:t>
      </w:r>
    </w:p>
    <w:p w14:paraId="6A351D47" w14:textId="77777777" w:rsidR="0049363E" w:rsidRPr="005D5977" w:rsidRDefault="0049363E" w:rsidP="0049363E">
      <w:pPr>
        <w:pStyle w:val="BodyTextIndent3"/>
        <w:ind w:left="0"/>
        <w:jc w:val="both"/>
        <w:rPr>
          <w:rFonts w:cs="Arial"/>
          <w:sz w:val="20"/>
          <w:szCs w:val="20"/>
        </w:rPr>
      </w:pPr>
      <w:r w:rsidRPr="00632BBC">
        <w:rPr>
          <w:rFonts w:cs="Arial"/>
          <w:sz w:val="20"/>
          <w:szCs w:val="20"/>
        </w:rPr>
        <w:t>Najem se sklene za obdobje od končnega prevzema opreme in traja 60 mesecev.</w:t>
      </w:r>
      <w:r w:rsidRPr="005D5977">
        <w:rPr>
          <w:rFonts w:cs="Arial"/>
          <w:sz w:val="20"/>
          <w:szCs w:val="20"/>
        </w:rPr>
        <w:t xml:space="preserve"> </w:t>
      </w:r>
    </w:p>
    <w:p w14:paraId="12B11A57" w14:textId="77777777" w:rsidR="0049363E" w:rsidRPr="008A4E68" w:rsidRDefault="0049363E" w:rsidP="0049363E">
      <w:pPr>
        <w:jc w:val="center"/>
        <w:rPr>
          <w:rFonts w:cs="Arial"/>
          <w:highlight w:val="cyan"/>
        </w:rPr>
      </w:pPr>
    </w:p>
    <w:p w14:paraId="2F4C4483" w14:textId="77777777" w:rsidR="0049363E" w:rsidRDefault="0049363E" w:rsidP="0049363E">
      <w:pPr>
        <w:rPr>
          <w:rFonts w:cs="Arial"/>
          <w:bCs/>
          <w:u w:val="single"/>
        </w:rPr>
      </w:pPr>
      <w:r>
        <w:rPr>
          <w:rFonts w:cs="Arial"/>
          <w:bCs/>
          <w:u w:val="single"/>
        </w:rPr>
        <w:t>Plačilni pogoji</w:t>
      </w:r>
    </w:p>
    <w:p w14:paraId="1BED2551" w14:textId="77777777" w:rsidR="0049363E" w:rsidRDefault="0049363E" w:rsidP="0049363E">
      <w:pPr>
        <w:rPr>
          <w:rFonts w:cs="Arial"/>
          <w:bCs/>
          <w:u w:val="single"/>
        </w:rPr>
      </w:pPr>
    </w:p>
    <w:p w14:paraId="73BD5217" w14:textId="77777777" w:rsidR="0049363E" w:rsidRPr="008A4E68" w:rsidRDefault="0049363E" w:rsidP="0049363E">
      <w:pPr>
        <w:rPr>
          <w:rFonts w:cs="Arial"/>
          <w:highlight w:val="cyan"/>
        </w:rPr>
      </w:pPr>
    </w:p>
    <w:p w14:paraId="41032900" w14:textId="77777777" w:rsidR="0049363E" w:rsidRPr="005D5977" w:rsidRDefault="0049363E" w:rsidP="0049363E">
      <w:pPr>
        <w:pStyle w:val="BodyText"/>
        <w:numPr>
          <w:ilvl w:val="0"/>
          <w:numId w:val="26"/>
        </w:numPr>
        <w:jc w:val="center"/>
        <w:rPr>
          <w:rFonts w:cs="Arial"/>
        </w:rPr>
      </w:pPr>
      <w:r w:rsidRPr="005D5977">
        <w:rPr>
          <w:rFonts w:cs="Arial"/>
        </w:rPr>
        <w:t>člen</w:t>
      </w:r>
    </w:p>
    <w:p w14:paraId="3148CD87" w14:textId="77777777" w:rsidR="0049363E" w:rsidRDefault="0049363E" w:rsidP="0049363E">
      <w:pPr>
        <w:rPr>
          <w:rFonts w:cs="Arial"/>
          <w:highlight w:val="cyan"/>
        </w:rPr>
      </w:pPr>
    </w:p>
    <w:p w14:paraId="5101766E" w14:textId="77777777" w:rsidR="0049363E" w:rsidRPr="006778D3" w:rsidRDefault="0049363E" w:rsidP="0049363E">
      <w:pPr>
        <w:rPr>
          <w:rFonts w:cs="Arial"/>
          <w:bCs/>
        </w:rPr>
      </w:pPr>
      <w:r w:rsidRPr="006778D3">
        <w:rPr>
          <w:rFonts w:cs="Arial"/>
          <w:bCs/>
        </w:rPr>
        <w:t>Višina najema in znesek posameznega obroka najema</w:t>
      </w:r>
      <w:r>
        <w:rPr>
          <w:rFonts w:cs="Arial"/>
          <w:bCs/>
        </w:rPr>
        <w:t>:</w:t>
      </w:r>
    </w:p>
    <w:p w14:paraId="40293141" w14:textId="77777777" w:rsidR="0049363E" w:rsidRPr="008A4E68" w:rsidRDefault="0049363E" w:rsidP="0049363E">
      <w:pPr>
        <w:rPr>
          <w:rFonts w:cs="Arial"/>
          <w:highlight w:val="cyan"/>
        </w:rPr>
      </w:pPr>
    </w:p>
    <w:p w14:paraId="0753558C" w14:textId="77777777" w:rsidR="0049363E" w:rsidRPr="005D5977" w:rsidRDefault="0049363E" w:rsidP="0049363E">
      <w:pPr>
        <w:jc w:val="both"/>
        <w:rPr>
          <w:rFonts w:cs="Arial"/>
        </w:rPr>
      </w:pPr>
      <w:r w:rsidRPr="005D5977">
        <w:rPr>
          <w:rFonts w:cs="Arial"/>
        </w:rPr>
        <w:t>Najemnik se obvezuje, da bo ves čas trajanja najema redno plačeval mesečne obroke najemnine na TRR najemodajalc</w:t>
      </w:r>
      <w:r>
        <w:rPr>
          <w:rFonts w:cs="Arial"/>
        </w:rPr>
        <w:t>a _______________________</w:t>
      </w:r>
      <w:r w:rsidRPr="005D5977">
        <w:rPr>
          <w:rFonts w:cs="Arial"/>
        </w:rPr>
        <w:t xml:space="preserve">______, št. _________________________, odprt pri </w:t>
      </w:r>
      <w:r>
        <w:rPr>
          <w:rFonts w:cs="Arial"/>
        </w:rPr>
        <w:t>____________________________</w:t>
      </w:r>
      <w:r w:rsidRPr="005D5977">
        <w:rPr>
          <w:rFonts w:cs="Arial"/>
        </w:rPr>
        <w:t xml:space="preserve">______. </w:t>
      </w:r>
    </w:p>
    <w:p w14:paraId="2305818D" w14:textId="77777777" w:rsidR="0049363E" w:rsidRPr="008A4E68" w:rsidRDefault="0049363E" w:rsidP="0049363E">
      <w:pPr>
        <w:jc w:val="both"/>
        <w:rPr>
          <w:rFonts w:cs="Arial"/>
          <w:highlight w:val="cyan"/>
        </w:rPr>
      </w:pPr>
    </w:p>
    <w:p w14:paraId="2547BFB6" w14:textId="77777777" w:rsidR="0049363E" w:rsidRPr="005D5977" w:rsidRDefault="0049363E" w:rsidP="0049363E">
      <w:pPr>
        <w:jc w:val="both"/>
        <w:rPr>
          <w:rFonts w:cs="Arial"/>
        </w:rPr>
      </w:pPr>
      <w:r w:rsidRPr="005D5977">
        <w:rPr>
          <w:rFonts w:cs="Arial"/>
        </w:rPr>
        <w:t xml:space="preserve">Mesečni obrok najemnine znaša </w:t>
      </w:r>
      <w:r w:rsidRPr="001055F9">
        <w:rPr>
          <w:rFonts w:cs="Arial"/>
        </w:rPr>
        <w:t>____________________</w:t>
      </w:r>
      <w:r w:rsidRPr="005D5977">
        <w:rPr>
          <w:rFonts w:cs="Arial"/>
        </w:rPr>
        <w:t xml:space="preserve">EUR vključno z vsemi davki, prispevki, dajatvami in drugimi stroški. Pogodbena vrednost za celotno obdobje znaša </w:t>
      </w:r>
      <w:r w:rsidRPr="001055F9">
        <w:rPr>
          <w:rFonts w:cs="Arial"/>
        </w:rPr>
        <w:t>_________________</w:t>
      </w:r>
      <w:r w:rsidRPr="005D5977">
        <w:rPr>
          <w:rFonts w:cs="Arial"/>
        </w:rPr>
        <w:t xml:space="preserve"> EUR.</w:t>
      </w:r>
    </w:p>
    <w:p w14:paraId="4C927984" w14:textId="77777777" w:rsidR="0049363E" w:rsidRPr="008A4E68" w:rsidRDefault="0049363E" w:rsidP="0049363E">
      <w:pPr>
        <w:jc w:val="both"/>
        <w:rPr>
          <w:rFonts w:cs="Arial"/>
          <w:highlight w:val="cyan"/>
        </w:rPr>
      </w:pPr>
    </w:p>
    <w:p w14:paraId="2A4C92F9" w14:textId="77777777" w:rsidR="0049363E" w:rsidRPr="005D5977" w:rsidRDefault="0049363E" w:rsidP="0049363E">
      <w:pPr>
        <w:jc w:val="both"/>
        <w:rPr>
          <w:rFonts w:cs="Arial"/>
        </w:rPr>
      </w:pPr>
      <w:r w:rsidRPr="005D5977">
        <w:rPr>
          <w:rFonts w:cs="Arial"/>
        </w:rPr>
        <w:t xml:space="preserve">Najemodajalec do 8. v tekočem mesecu izstavi fakturo z zapadlostjo </w:t>
      </w:r>
      <w:r w:rsidRPr="002B38C6">
        <w:rPr>
          <w:rFonts w:cs="Arial"/>
        </w:rPr>
        <w:t>30.</w:t>
      </w:r>
      <w:r w:rsidRPr="005D5977">
        <w:rPr>
          <w:rFonts w:cs="Arial"/>
        </w:rPr>
        <w:t xml:space="preserve"> dan od dneva prejema računa.</w:t>
      </w:r>
    </w:p>
    <w:p w14:paraId="56AF2203" w14:textId="77777777" w:rsidR="0049363E" w:rsidRPr="00447896" w:rsidRDefault="0049363E" w:rsidP="0049363E">
      <w:pPr>
        <w:jc w:val="both"/>
        <w:rPr>
          <w:rFonts w:cs="Arial"/>
        </w:rPr>
      </w:pPr>
      <w:r w:rsidRPr="00447896">
        <w:rPr>
          <w:rFonts w:cs="Arial"/>
        </w:rPr>
        <w:t>V kolikor je v času izvajanja te pogodbe s posebnim zakonom za proračunske uporabnike določen drugačen plačilni rok, potem velja le-ta.</w:t>
      </w:r>
    </w:p>
    <w:p w14:paraId="17B8B8D7" w14:textId="77777777" w:rsidR="0049363E" w:rsidRPr="008A4E68" w:rsidRDefault="0049363E" w:rsidP="0049363E">
      <w:pPr>
        <w:jc w:val="both"/>
        <w:rPr>
          <w:rFonts w:cs="Arial"/>
          <w:highlight w:val="cyan"/>
        </w:rPr>
      </w:pPr>
    </w:p>
    <w:p w14:paraId="2497CB3A" w14:textId="77777777" w:rsidR="0049363E" w:rsidRPr="005D5977" w:rsidRDefault="0049363E" w:rsidP="0049363E">
      <w:pPr>
        <w:jc w:val="both"/>
        <w:rPr>
          <w:rFonts w:cs="Arial"/>
        </w:rPr>
      </w:pPr>
      <w:r w:rsidRPr="005D5977">
        <w:rPr>
          <w:rFonts w:cs="Arial"/>
        </w:rPr>
        <w:t>Mesečni obrok pomeni plačilo za dogovorjeno običajno rabo predmeta najema, ki je dogovorjena s pogodbo.</w:t>
      </w:r>
    </w:p>
    <w:p w14:paraId="6E5C2F9B" w14:textId="77777777" w:rsidR="0049363E" w:rsidRPr="005D5977" w:rsidRDefault="0049363E" w:rsidP="0049363E">
      <w:pPr>
        <w:jc w:val="both"/>
        <w:rPr>
          <w:rFonts w:cs="Arial"/>
        </w:rPr>
      </w:pPr>
    </w:p>
    <w:p w14:paraId="619B4EB5" w14:textId="77777777" w:rsidR="0049363E" w:rsidRPr="005D5977" w:rsidRDefault="0049363E" w:rsidP="0049363E">
      <w:pPr>
        <w:jc w:val="both"/>
        <w:rPr>
          <w:rFonts w:cs="Arial"/>
        </w:rPr>
      </w:pPr>
      <w:r w:rsidRPr="005D5977">
        <w:rPr>
          <w:rFonts w:cs="Arial"/>
        </w:rPr>
        <w:t>Če najemnik zamuja z zapadlim mesečnim obrokom in svoje obveznosti ne plača niti po opominu, sme najemodajalec zahtevati plačilo zakonitih zamudnih obresti za neplačane obroke.</w:t>
      </w:r>
    </w:p>
    <w:p w14:paraId="1E276A45" w14:textId="77777777" w:rsidR="0049363E" w:rsidRPr="005D5977" w:rsidRDefault="0049363E" w:rsidP="0049363E">
      <w:pPr>
        <w:jc w:val="both"/>
        <w:rPr>
          <w:rFonts w:cs="Arial"/>
        </w:rPr>
      </w:pPr>
    </w:p>
    <w:p w14:paraId="69249DD9" w14:textId="77777777" w:rsidR="0049363E" w:rsidRPr="005D5977" w:rsidRDefault="0049363E" w:rsidP="0049363E">
      <w:pPr>
        <w:jc w:val="both"/>
        <w:rPr>
          <w:rFonts w:cs="Arial"/>
        </w:rPr>
      </w:pPr>
      <w:r w:rsidRPr="005D5977">
        <w:rPr>
          <w:rFonts w:cs="Arial"/>
        </w:rPr>
        <w:t>Cena mesečnega najema je fiksna ne glede na število delovnih dni v mesecu. Kot delovni dan se šteje vsak dan v tednu, razen sobote, nedelje ali dela prostega dne (praznika).</w:t>
      </w:r>
    </w:p>
    <w:p w14:paraId="3CC8844B" w14:textId="77777777" w:rsidR="0049363E" w:rsidRPr="005D5977" w:rsidRDefault="0049363E" w:rsidP="0049363E">
      <w:pPr>
        <w:jc w:val="both"/>
        <w:rPr>
          <w:rFonts w:cs="Arial"/>
        </w:rPr>
      </w:pPr>
    </w:p>
    <w:p w14:paraId="738811C0" w14:textId="77777777" w:rsidR="0049363E" w:rsidRDefault="0049363E" w:rsidP="0049363E">
      <w:pPr>
        <w:jc w:val="both"/>
        <w:rPr>
          <w:rFonts w:cs="Arial"/>
        </w:rPr>
      </w:pPr>
      <w:r w:rsidRPr="005D5977">
        <w:rPr>
          <w:rFonts w:cs="Arial"/>
        </w:rPr>
        <w:t xml:space="preserve">V primeru nedelovanja naprave, se cena mesečnega najema zniža za 1/20 zneska celotnega mesečnega najema za vsak delovni dan, ko naprava ne deluje. </w:t>
      </w:r>
    </w:p>
    <w:p w14:paraId="461DF127" w14:textId="77777777" w:rsidR="0049363E" w:rsidRPr="005D5977" w:rsidRDefault="0049363E" w:rsidP="0049363E">
      <w:pPr>
        <w:jc w:val="both"/>
        <w:rPr>
          <w:rFonts w:cs="Arial"/>
        </w:rPr>
      </w:pPr>
    </w:p>
    <w:p w14:paraId="05B94F7F" w14:textId="77777777" w:rsidR="0049363E" w:rsidRDefault="0049363E" w:rsidP="0049363E">
      <w:pPr>
        <w:jc w:val="both"/>
        <w:rPr>
          <w:rFonts w:cs="Arial"/>
          <w:highlight w:val="cyan"/>
        </w:rPr>
      </w:pPr>
    </w:p>
    <w:p w14:paraId="312B64F3" w14:textId="77777777" w:rsidR="0049363E" w:rsidRPr="00832F60" w:rsidRDefault="0049363E" w:rsidP="0049363E">
      <w:pPr>
        <w:rPr>
          <w:rFonts w:cs="Arial"/>
          <w:bCs/>
          <w:u w:val="single"/>
        </w:rPr>
      </w:pPr>
      <w:r w:rsidRPr="00832F60">
        <w:rPr>
          <w:rFonts w:cs="Arial"/>
          <w:bCs/>
          <w:u w:val="single"/>
        </w:rPr>
        <w:t>Pogodbena kazen</w:t>
      </w:r>
    </w:p>
    <w:p w14:paraId="68CC7F63" w14:textId="77777777" w:rsidR="0049363E" w:rsidRDefault="0049363E" w:rsidP="0049363E">
      <w:pPr>
        <w:rPr>
          <w:rFonts w:cs="Arial"/>
          <w:b/>
          <w:bCs/>
        </w:rPr>
      </w:pPr>
    </w:p>
    <w:p w14:paraId="083FF340" w14:textId="77777777" w:rsidR="0049363E" w:rsidRPr="00323243" w:rsidRDefault="0049363E" w:rsidP="0049363E">
      <w:pPr>
        <w:pStyle w:val="BodyText"/>
        <w:numPr>
          <w:ilvl w:val="0"/>
          <w:numId w:val="26"/>
        </w:numPr>
        <w:jc w:val="center"/>
        <w:rPr>
          <w:rFonts w:cs="Arial"/>
        </w:rPr>
      </w:pPr>
      <w:r w:rsidRPr="00323243">
        <w:rPr>
          <w:rFonts w:cs="Arial"/>
        </w:rPr>
        <w:t>člen</w:t>
      </w:r>
    </w:p>
    <w:p w14:paraId="1863A283" w14:textId="77777777" w:rsidR="0049363E" w:rsidRPr="008A4E68" w:rsidRDefault="0049363E" w:rsidP="0049363E">
      <w:pPr>
        <w:rPr>
          <w:rFonts w:cs="Arial"/>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2"/>
        <w:gridCol w:w="3225"/>
      </w:tblGrid>
      <w:tr w:rsidR="0049363E" w:rsidRPr="005D5977" w14:paraId="6A3C9034" w14:textId="77777777" w:rsidTr="0049363E">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14:paraId="415E4146" w14:textId="77777777" w:rsidR="0049363E" w:rsidRPr="005D5977" w:rsidRDefault="0049363E" w:rsidP="0049363E">
            <w:pPr>
              <w:rPr>
                <w:rFonts w:cs="Arial"/>
                <w:b/>
                <w:bCs/>
              </w:rPr>
            </w:pPr>
            <w:r w:rsidRPr="005D5977">
              <w:rPr>
                <w:rFonts w:cs="Arial"/>
                <w:b/>
                <w:bCs/>
              </w:rPr>
              <w:t>Vrsta pogodbene kazni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7FAF16C" w14:textId="77777777" w:rsidR="0049363E" w:rsidRPr="005D5977" w:rsidRDefault="0049363E" w:rsidP="0049363E">
            <w:pPr>
              <w:pStyle w:val="Heading7"/>
              <w:jc w:val="center"/>
              <w:rPr>
                <w:rFonts w:ascii="Arial" w:hAnsi="Arial" w:cs="Arial"/>
                <w:bCs w:val="0"/>
                <w:szCs w:val="20"/>
              </w:rPr>
            </w:pPr>
            <w:r w:rsidRPr="005D5977">
              <w:rPr>
                <w:rFonts w:ascii="Arial" w:hAnsi="Arial" w:cs="Arial"/>
                <w:bCs w:val="0"/>
                <w:szCs w:val="20"/>
              </w:rPr>
              <w:t>Višina</w:t>
            </w:r>
          </w:p>
        </w:tc>
        <w:tc>
          <w:tcPr>
            <w:tcW w:w="3225" w:type="dxa"/>
            <w:tcBorders>
              <w:top w:val="single" w:sz="4" w:space="0" w:color="auto"/>
              <w:left w:val="single" w:sz="4" w:space="0" w:color="auto"/>
              <w:bottom w:val="single" w:sz="4" w:space="0" w:color="auto"/>
              <w:right w:val="single" w:sz="4" w:space="0" w:color="auto"/>
            </w:tcBorders>
            <w:vAlign w:val="center"/>
            <w:hideMark/>
          </w:tcPr>
          <w:p w14:paraId="510C91A7" w14:textId="77777777" w:rsidR="0049363E" w:rsidRPr="005D5977" w:rsidRDefault="0049363E" w:rsidP="0049363E">
            <w:pPr>
              <w:rPr>
                <w:rFonts w:cs="Arial"/>
                <w:b/>
                <w:bCs/>
              </w:rPr>
            </w:pPr>
            <w:r w:rsidRPr="005D5977">
              <w:rPr>
                <w:rFonts w:cs="Arial"/>
                <w:b/>
                <w:bCs/>
              </w:rPr>
              <w:t>Maksimalna višina</w:t>
            </w:r>
          </w:p>
        </w:tc>
      </w:tr>
      <w:tr w:rsidR="0049363E" w:rsidRPr="005D5977" w14:paraId="48916D1D" w14:textId="77777777" w:rsidTr="0049363E">
        <w:trPr>
          <w:cantSplit/>
          <w:trHeight w:val="1435"/>
        </w:trPr>
        <w:tc>
          <w:tcPr>
            <w:tcW w:w="2268" w:type="dxa"/>
            <w:tcBorders>
              <w:top w:val="single" w:sz="4" w:space="0" w:color="auto"/>
              <w:left w:val="single" w:sz="4" w:space="0" w:color="auto"/>
              <w:bottom w:val="single" w:sz="4" w:space="0" w:color="auto"/>
              <w:right w:val="single" w:sz="4" w:space="0" w:color="auto"/>
            </w:tcBorders>
            <w:vAlign w:val="center"/>
            <w:hideMark/>
          </w:tcPr>
          <w:p w14:paraId="3075013E" w14:textId="77777777" w:rsidR="0049363E" w:rsidRPr="005D5977" w:rsidRDefault="0049363E" w:rsidP="0049363E">
            <w:pPr>
              <w:rPr>
                <w:rFonts w:cs="Arial"/>
                <w:b/>
                <w:bCs/>
              </w:rPr>
            </w:pPr>
            <w:r w:rsidRPr="005D5977">
              <w:rPr>
                <w:rFonts w:cs="Arial"/>
                <w:b/>
                <w:bCs/>
              </w:rPr>
              <w:lastRenderedPageBreak/>
              <w:t xml:space="preserve">Pogodbena kazen za zamudo pri predaji naprave v obratovanje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3BD8603" w14:textId="77777777" w:rsidR="0049363E" w:rsidRPr="005D5977" w:rsidRDefault="0049363E" w:rsidP="0049363E">
            <w:pPr>
              <w:pStyle w:val="Footer"/>
              <w:keepNext/>
              <w:widowControl w:val="0"/>
              <w:tabs>
                <w:tab w:val="left" w:pos="1095"/>
                <w:tab w:val="center" w:pos="1593"/>
              </w:tabs>
              <w:rPr>
                <w:rFonts w:cs="Arial"/>
                <w:b/>
                <w:bCs/>
              </w:rPr>
            </w:pPr>
            <w:r w:rsidRPr="005D5977">
              <w:rPr>
                <w:rFonts w:cs="Arial"/>
              </w:rPr>
              <w:t>0,5% od pogodbene vrednosti za vsak dan zamude</w:t>
            </w:r>
          </w:p>
        </w:tc>
        <w:tc>
          <w:tcPr>
            <w:tcW w:w="3225" w:type="dxa"/>
            <w:tcBorders>
              <w:top w:val="single" w:sz="4" w:space="0" w:color="auto"/>
              <w:left w:val="single" w:sz="4" w:space="0" w:color="auto"/>
              <w:bottom w:val="single" w:sz="4" w:space="0" w:color="auto"/>
              <w:right w:val="single" w:sz="4" w:space="0" w:color="auto"/>
            </w:tcBorders>
            <w:vAlign w:val="center"/>
            <w:hideMark/>
          </w:tcPr>
          <w:p w14:paraId="68CAD670" w14:textId="77777777" w:rsidR="0049363E" w:rsidRPr="005D5977" w:rsidRDefault="0049363E" w:rsidP="0049363E">
            <w:pPr>
              <w:pStyle w:val="Header"/>
              <w:widowControl w:val="0"/>
              <w:tabs>
                <w:tab w:val="left" w:pos="708"/>
              </w:tabs>
              <w:rPr>
                <w:rFonts w:cs="Arial"/>
                <w:b/>
                <w:bCs/>
              </w:rPr>
            </w:pPr>
            <w:r w:rsidRPr="005D5977">
              <w:rPr>
                <w:rFonts w:cs="Arial"/>
              </w:rPr>
              <w:t>vendar največ 5% skupne pogodbene vrednosti</w:t>
            </w:r>
          </w:p>
        </w:tc>
      </w:tr>
      <w:tr w:rsidR="0049363E" w:rsidRPr="005D5977" w14:paraId="32C7C3E8" w14:textId="77777777" w:rsidTr="0049363E">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14:paraId="0E13D6FE" w14:textId="77777777" w:rsidR="0049363E" w:rsidRPr="001055F9" w:rsidRDefault="0049363E" w:rsidP="0049363E">
            <w:pPr>
              <w:pStyle w:val="Header"/>
              <w:tabs>
                <w:tab w:val="left" w:pos="708"/>
              </w:tabs>
              <w:rPr>
                <w:rFonts w:cs="Arial"/>
                <w:b/>
                <w:bCs/>
                <w:highlight w:val="cyan"/>
              </w:rPr>
            </w:pPr>
            <w:r w:rsidRPr="00F775C3">
              <w:rPr>
                <w:rFonts w:cs="Arial"/>
                <w:b/>
                <w:bCs/>
              </w:rPr>
              <w:t>Pogodbena kazen zaradi nedelovanja naprave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2B7F81" w14:textId="77777777" w:rsidR="0049363E" w:rsidRPr="005D5977" w:rsidRDefault="0049363E" w:rsidP="0049363E">
            <w:pPr>
              <w:pStyle w:val="Footer"/>
              <w:widowControl w:val="0"/>
              <w:tabs>
                <w:tab w:val="left" w:pos="708"/>
              </w:tabs>
              <w:rPr>
                <w:rFonts w:cs="Arial"/>
              </w:rPr>
            </w:pPr>
            <w:r w:rsidRPr="005D5977">
              <w:rPr>
                <w:rFonts w:cs="Arial"/>
              </w:rPr>
              <w:t>1/20 mesečne najemnine za vsak dan nedelovanja naprave, šteto od prvega dne nedelovanja naprave ter za prvi dan nedelovanja naprave še plačilo potrošnega materiala, ki je potreben za uporabo tega aparata (radiofarmak)</w:t>
            </w:r>
          </w:p>
        </w:tc>
        <w:tc>
          <w:tcPr>
            <w:tcW w:w="3225" w:type="dxa"/>
            <w:tcBorders>
              <w:top w:val="single" w:sz="4" w:space="0" w:color="auto"/>
              <w:left w:val="single" w:sz="4" w:space="0" w:color="auto"/>
              <w:bottom w:val="single" w:sz="4" w:space="0" w:color="auto"/>
              <w:right w:val="single" w:sz="4" w:space="0" w:color="auto"/>
            </w:tcBorders>
            <w:vAlign w:val="center"/>
          </w:tcPr>
          <w:p w14:paraId="61C7384D" w14:textId="04D2B707" w:rsidR="0049363E" w:rsidRPr="005D5977" w:rsidRDefault="0049363E" w:rsidP="0049363E">
            <w:pPr>
              <w:rPr>
                <w:rFonts w:cs="Arial"/>
              </w:rPr>
            </w:pPr>
          </w:p>
        </w:tc>
      </w:tr>
    </w:tbl>
    <w:p w14:paraId="34B35E45" w14:textId="77777777" w:rsidR="0049363E" w:rsidRPr="005D5977" w:rsidRDefault="0049363E" w:rsidP="0049363E">
      <w:pPr>
        <w:rPr>
          <w:rFonts w:cs="Arial"/>
        </w:rPr>
      </w:pPr>
    </w:p>
    <w:p w14:paraId="60343F60" w14:textId="77777777" w:rsidR="0049363E" w:rsidRPr="005D5977" w:rsidRDefault="0049363E" w:rsidP="0049363E">
      <w:pPr>
        <w:pStyle w:val="BodyText3"/>
        <w:rPr>
          <w:rFonts w:cs="Arial"/>
        </w:rPr>
      </w:pPr>
      <w:r w:rsidRPr="005D5977">
        <w:rPr>
          <w:rFonts w:cs="Arial"/>
        </w:rPr>
        <w:t xml:space="preserve">Pogodbeni kazni se medsebojno ne izključujeta. </w:t>
      </w:r>
    </w:p>
    <w:p w14:paraId="4F703C90" w14:textId="77777777" w:rsidR="0049363E" w:rsidRPr="005D5977" w:rsidRDefault="0049363E" w:rsidP="0049363E">
      <w:pPr>
        <w:pStyle w:val="BodyText3"/>
        <w:rPr>
          <w:rFonts w:cs="Arial"/>
        </w:rPr>
      </w:pPr>
    </w:p>
    <w:p w14:paraId="1FD02F5D" w14:textId="77777777" w:rsidR="0049363E" w:rsidRPr="005D5977" w:rsidRDefault="0049363E" w:rsidP="0049363E">
      <w:pPr>
        <w:pStyle w:val="BodyText3"/>
        <w:rPr>
          <w:rFonts w:cs="Arial"/>
        </w:rPr>
      </w:pPr>
      <w:r w:rsidRPr="005D5977">
        <w:rPr>
          <w:rFonts w:cs="Arial"/>
        </w:rPr>
        <w:t xml:space="preserve">Naprava ne deluje, če naročnik (najemnik) zaradi okvare naprave, za katero ni odgovoren naročnik (najemnik), ali iz drugih razlogov, za katere je odgovoren najemodajalec, ne more opraviti preiskav, ki jih sicer opravlja s predmetno napravo, ko le-ta deluje. </w:t>
      </w:r>
    </w:p>
    <w:p w14:paraId="10B5CE77" w14:textId="77777777" w:rsidR="0049363E" w:rsidRPr="005D5977" w:rsidRDefault="0049363E" w:rsidP="0049363E">
      <w:pPr>
        <w:pStyle w:val="BodyText3"/>
        <w:rPr>
          <w:rFonts w:cs="Arial"/>
        </w:rPr>
      </w:pPr>
    </w:p>
    <w:p w14:paraId="29BE703E" w14:textId="77777777" w:rsidR="0049363E" w:rsidRPr="005D5977" w:rsidRDefault="0049363E" w:rsidP="0049363E">
      <w:pPr>
        <w:pStyle w:val="BodyText3"/>
        <w:rPr>
          <w:rFonts w:cs="Arial"/>
        </w:rPr>
      </w:pPr>
      <w:r w:rsidRPr="005D5977">
        <w:rPr>
          <w:rFonts w:cs="Arial"/>
        </w:rPr>
        <w:t xml:space="preserve">Pogodbena kazen zaradi nedelovanja naprave se ne obračuna v primeru, če niso izpolnjeni pogoji za izvajanje preiskav pri naročniku (najemniku). </w:t>
      </w:r>
    </w:p>
    <w:p w14:paraId="09E4B92B" w14:textId="77777777" w:rsidR="0049363E" w:rsidRDefault="0049363E" w:rsidP="0049363E">
      <w:pPr>
        <w:jc w:val="both"/>
        <w:rPr>
          <w:rFonts w:cs="Arial"/>
          <w:highlight w:val="cyan"/>
        </w:rPr>
      </w:pPr>
    </w:p>
    <w:p w14:paraId="26A05467" w14:textId="77777777" w:rsidR="0049363E" w:rsidRPr="008A4E68" w:rsidRDefault="0049363E" w:rsidP="0049363E">
      <w:pPr>
        <w:jc w:val="both"/>
        <w:rPr>
          <w:rFonts w:cs="Arial"/>
          <w:highlight w:val="cyan"/>
        </w:rPr>
      </w:pPr>
    </w:p>
    <w:p w14:paraId="6FD2CC94" w14:textId="77777777" w:rsidR="0049363E" w:rsidRPr="00832F60" w:rsidRDefault="0049363E" w:rsidP="0049363E">
      <w:pPr>
        <w:rPr>
          <w:rFonts w:cs="Arial"/>
          <w:bCs/>
          <w:u w:val="single"/>
        </w:rPr>
      </w:pPr>
      <w:r w:rsidRPr="00832F60">
        <w:rPr>
          <w:rFonts w:cs="Arial"/>
          <w:bCs/>
          <w:u w:val="single"/>
        </w:rPr>
        <w:t>Predaja predmeta najema v obratovanje</w:t>
      </w:r>
    </w:p>
    <w:p w14:paraId="04FF4FD1" w14:textId="77777777" w:rsidR="0049363E" w:rsidRDefault="0049363E" w:rsidP="0049363E">
      <w:pPr>
        <w:ind w:left="720"/>
        <w:rPr>
          <w:rFonts w:cs="Arial"/>
          <w:b/>
          <w:bCs/>
        </w:rPr>
      </w:pPr>
    </w:p>
    <w:p w14:paraId="51A5B6C1" w14:textId="77777777" w:rsidR="0049363E" w:rsidRPr="00323243" w:rsidRDefault="0049363E" w:rsidP="0049363E">
      <w:pPr>
        <w:pStyle w:val="BodyText"/>
        <w:numPr>
          <w:ilvl w:val="0"/>
          <w:numId w:val="26"/>
        </w:numPr>
        <w:jc w:val="center"/>
        <w:rPr>
          <w:rFonts w:cs="Arial"/>
        </w:rPr>
      </w:pPr>
      <w:r w:rsidRPr="00323243">
        <w:rPr>
          <w:rFonts w:cs="Arial"/>
        </w:rPr>
        <w:t>člen</w:t>
      </w:r>
    </w:p>
    <w:p w14:paraId="5D60DBEF" w14:textId="77777777" w:rsidR="0049363E" w:rsidRPr="00323243" w:rsidRDefault="0049363E" w:rsidP="0049363E">
      <w:pPr>
        <w:rPr>
          <w:rFonts w:cs="Arial"/>
          <w:b/>
          <w:bCs/>
        </w:rPr>
      </w:pPr>
    </w:p>
    <w:p w14:paraId="67E24726" w14:textId="77777777" w:rsidR="0049363E" w:rsidRPr="00323243" w:rsidRDefault="0049363E" w:rsidP="0049363E">
      <w:pPr>
        <w:jc w:val="both"/>
        <w:rPr>
          <w:rFonts w:cs="Arial"/>
        </w:rPr>
      </w:pPr>
      <w:r w:rsidRPr="00323243">
        <w:rPr>
          <w:rFonts w:cs="Arial"/>
        </w:rPr>
        <w:t xml:space="preserve">Najemnik prevzame predmet najema od najemodajalca. Pri prevzemu predmeta najema se podpiše </w:t>
      </w:r>
      <w:r>
        <w:rPr>
          <w:rFonts w:cs="Arial"/>
        </w:rPr>
        <w:t>zapisnik o tehničnem prevzemu aparata</w:t>
      </w:r>
      <w:r w:rsidRPr="00323243">
        <w:rPr>
          <w:rFonts w:cs="Arial"/>
        </w:rPr>
        <w:t xml:space="preserve">, ki je sestavni del pogodbene dokumentacije. S podpisom prevzemnega zapisnika je predmet najema prevzet. </w:t>
      </w:r>
      <w:r w:rsidRPr="00011B6A">
        <w:rPr>
          <w:rFonts w:cs="Arial"/>
        </w:rPr>
        <w:t xml:space="preserve">Za vse storitve, ki so potrebne za prevzem in obratovanje (vključno z morebitnimi gradbeno obrtniškimi deli, ki niso bila opredeljena s strani najemodajalca v </w:t>
      </w:r>
      <w:r w:rsidRPr="002B38C6">
        <w:rPr>
          <w:rFonts w:cs="Arial"/>
        </w:rPr>
        <w:t xml:space="preserve">tehničnih zahtevah), </w:t>
      </w:r>
      <w:r w:rsidRPr="00323243">
        <w:rPr>
          <w:rFonts w:cs="Arial"/>
        </w:rPr>
        <w:t>mora poskrbeti najemodajalec na lastne stroške in nima do najemnika glede navedenih storitev nikakršnih zahtevkov.</w:t>
      </w:r>
    </w:p>
    <w:p w14:paraId="6ED06926" w14:textId="77777777" w:rsidR="0049363E" w:rsidRPr="00323243" w:rsidRDefault="0049363E" w:rsidP="0049363E">
      <w:pPr>
        <w:jc w:val="both"/>
        <w:rPr>
          <w:rFonts w:cs="Arial"/>
        </w:rPr>
      </w:pPr>
    </w:p>
    <w:p w14:paraId="4C5EC9AB" w14:textId="77777777" w:rsidR="0049363E" w:rsidRPr="00323243" w:rsidRDefault="0049363E" w:rsidP="0049363E">
      <w:pPr>
        <w:pStyle w:val="BodyTextIndent3"/>
        <w:ind w:left="0"/>
        <w:jc w:val="both"/>
        <w:rPr>
          <w:rFonts w:cs="Arial"/>
          <w:sz w:val="20"/>
          <w:szCs w:val="20"/>
        </w:rPr>
      </w:pPr>
      <w:r w:rsidRPr="00323243">
        <w:rPr>
          <w:rFonts w:cs="Arial"/>
          <w:sz w:val="20"/>
          <w:szCs w:val="20"/>
        </w:rPr>
        <w:t>Najemodajalec mora hkrati z napravo ob prevzemu najemniku izročiti še:</w:t>
      </w:r>
    </w:p>
    <w:p w14:paraId="6B6B907E" w14:textId="77777777" w:rsidR="0049363E" w:rsidRPr="00323243" w:rsidRDefault="0049363E" w:rsidP="0049363E">
      <w:pPr>
        <w:jc w:val="both"/>
        <w:rPr>
          <w:rFonts w:cs="Arial"/>
        </w:rPr>
      </w:pPr>
      <w:r w:rsidRPr="00323243">
        <w:rPr>
          <w:rFonts w:cs="Arial"/>
        </w:rPr>
        <w:t>- pravilno izpolnjeno dobavnico;</w:t>
      </w:r>
    </w:p>
    <w:p w14:paraId="189316C8" w14:textId="77777777" w:rsidR="0049363E" w:rsidRPr="00323243" w:rsidRDefault="0049363E" w:rsidP="0049363E">
      <w:pPr>
        <w:jc w:val="both"/>
        <w:rPr>
          <w:rFonts w:cs="Arial"/>
        </w:rPr>
      </w:pPr>
      <w:r w:rsidRPr="00323243">
        <w:rPr>
          <w:rFonts w:cs="Arial"/>
        </w:rPr>
        <w:t>- predpisana potrdila o atestih in testiranjih, če so jih za blago po zakonu dolžni predložiti;</w:t>
      </w:r>
    </w:p>
    <w:p w14:paraId="5DDDA470" w14:textId="77777777" w:rsidR="0049363E" w:rsidRPr="00323243" w:rsidRDefault="0049363E" w:rsidP="0049363E">
      <w:pPr>
        <w:jc w:val="both"/>
        <w:rPr>
          <w:rFonts w:cs="Arial"/>
        </w:rPr>
      </w:pPr>
      <w:r w:rsidRPr="00323243">
        <w:rPr>
          <w:rFonts w:cs="Arial"/>
        </w:rPr>
        <w:t>tehnično dokumentacijo in navodila za uporabo v slovenskem, angleškem ali nemškem jeziku;</w:t>
      </w:r>
    </w:p>
    <w:p w14:paraId="1AFA35DB" w14:textId="77777777" w:rsidR="0049363E" w:rsidRPr="00323243" w:rsidRDefault="0049363E" w:rsidP="0049363E">
      <w:pPr>
        <w:jc w:val="both"/>
        <w:rPr>
          <w:rFonts w:cs="Arial"/>
        </w:rPr>
      </w:pPr>
      <w:r w:rsidRPr="00323243">
        <w:rPr>
          <w:rFonts w:cs="Arial"/>
        </w:rPr>
        <w:t>- licence, dokumentacijo in medije za programsko opremo, če so zahtevane, kot je navedeno v specifikaciji.</w:t>
      </w:r>
    </w:p>
    <w:p w14:paraId="0BF0CBE2" w14:textId="77777777" w:rsidR="0049363E" w:rsidRPr="00323243" w:rsidRDefault="0049363E" w:rsidP="0049363E">
      <w:pPr>
        <w:jc w:val="both"/>
        <w:rPr>
          <w:rFonts w:cs="Arial"/>
        </w:rPr>
      </w:pPr>
    </w:p>
    <w:p w14:paraId="2FCA4EDB" w14:textId="77777777" w:rsidR="0049363E" w:rsidRPr="00323243" w:rsidRDefault="0049363E" w:rsidP="0049363E">
      <w:pPr>
        <w:jc w:val="both"/>
        <w:rPr>
          <w:rFonts w:cs="Arial"/>
        </w:rPr>
      </w:pPr>
      <w:r w:rsidRPr="00323243">
        <w:rPr>
          <w:rFonts w:cs="Arial"/>
        </w:rPr>
        <w:t>Najemodajalec mora obvestiti najemnika, o nameravani predaji preko faksa, e-pošte ali pisno obvestiti vsaj 2 delovna dneva pred načrtovano predajo. V obvestilu mora navesti uro možnega začetka predaje (instalacije) in način predaje (instalacije). Najemnik mora prevzem potrditi najkasneje v 1 delovnem dnevu po prejemu obvestila. Najemnik blaga, ki ni bilo tako najavljeno, ali katerega predaja poteka v nasprotju z dogovorjenim načinom, ni dolžan sprejeti.</w:t>
      </w:r>
    </w:p>
    <w:p w14:paraId="7F3FF269" w14:textId="77777777" w:rsidR="0049363E" w:rsidRPr="008A4E68" w:rsidRDefault="0049363E" w:rsidP="0049363E">
      <w:pPr>
        <w:jc w:val="both"/>
        <w:rPr>
          <w:rFonts w:cs="Arial"/>
          <w:highlight w:val="cyan"/>
        </w:rPr>
      </w:pPr>
    </w:p>
    <w:p w14:paraId="53439197" w14:textId="77777777" w:rsidR="0049363E" w:rsidRPr="00323243" w:rsidRDefault="0049363E" w:rsidP="0049363E">
      <w:pPr>
        <w:pStyle w:val="BodyTextIndent3"/>
        <w:ind w:left="0"/>
        <w:jc w:val="both"/>
        <w:rPr>
          <w:rFonts w:cs="Arial"/>
          <w:sz w:val="20"/>
          <w:szCs w:val="20"/>
        </w:rPr>
      </w:pPr>
      <w:r w:rsidRPr="00323243">
        <w:rPr>
          <w:rFonts w:cs="Arial"/>
          <w:sz w:val="20"/>
          <w:szCs w:val="20"/>
        </w:rPr>
        <w:t>Najemodajalec je v primeru zamude pri predaji naprave v obratovanje, ki ni posledica višje sile ali razlo</w:t>
      </w:r>
      <w:r w:rsidRPr="00323243">
        <w:rPr>
          <w:rFonts w:cs="Arial"/>
          <w:sz w:val="20"/>
          <w:szCs w:val="20"/>
        </w:rPr>
        <w:softHyphen/>
        <w:t xml:space="preserve">gov na strani najemnika, dolžan plačati najemniku pogodbeno kazen, kot je navedena v tej pogodbi. Pogodbena kazen se obračuna v višini kot je določena v 6. členu te pogodbe in se v obliki zahtevka naslovi na izvajalca. Pogodbeni stranki soglašata, da najemnik ni dolžan sporočiti najemodajalcu, da si pridržuje pravico do pogodbene kazni, če je prevzel blago potem, ko je najemodajalec z njeno predajo v obratovanje zamujal. </w:t>
      </w:r>
    </w:p>
    <w:p w14:paraId="623539FA" w14:textId="77777777" w:rsidR="0049363E" w:rsidRPr="00323243" w:rsidRDefault="0049363E" w:rsidP="0049363E">
      <w:pPr>
        <w:pStyle w:val="BodyTextIndent3"/>
        <w:ind w:left="0"/>
        <w:jc w:val="both"/>
        <w:rPr>
          <w:rFonts w:cs="Arial"/>
          <w:sz w:val="20"/>
          <w:szCs w:val="20"/>
        </w:rPr>
      </w:pPr>
      <w:r w:rsidRPr="00323243">
        <w:rPr>
          <w:rFonts w:cs="Arial"/>
          <w:sz w:val="20"/>
          <w:szCs w:val="20"/>
        </w:rPr>
        <w:t xml:space="preserve">V primeru, da najemodajalec zamuja pri predaji v obratovanje tako, da najemniku nastane škoda, ki je večja od pogodbene kazni, lahko zahteva od najemodajalca povrnitev vse škode, ki mu jo je z zamudo povzročil. Najemnik lahko razdre pogodbo, če zaradi zakasnitve ali napak pri dobavi z najemom ne bi več uresničil namena, ki ga je zasledoval. </w:t>
      </w:r>
    </w:p>
    <w:p w14:paraId="2EFE09C8" w14:textId="77777777" w:rsidR="0049363E" w:rsidRPr="00323243" w:rsidRDefault="0049363E" w:rsidP="0049363E">
      <w:pPr>
        <w:pStyle w:val="BodyTextIndent3"/>
        <w:ind w:left="0"/>
        <w:jc w:val="both"/>
        <w:rPr>
          <w:rFonts w:cs="Arial"/>
          <w:sz w:val="20"/>
          <w:szCs w:val="20"/>
        </w:rPr>
      </w:pPr>
      <w:r w:rsidRPr="00323243">
        <w:rPr>
          <w:rFonts w:cs="Arial"/>
          <w:sz w:val="20"/>
          <w:szCs w:val="20"/>
        </w:rPr>
        <w:lastRenderedPageBreak/>
        <w:t>V primeru razdrtja pogodbe stranki druga drugi takoj poravnata vse zapadle obveznosti po tej pogodbi, pogodbeno kazen, zamudne obresti in eventuelno izkazano škodo. Uveljavljanje pogodbene kazni ne izključuje unovčitve bančne garancije.</w:t>
      </w:r>
    </w:p>
    <w:p w14:paraId="62CA0EF4" w14:textId="77777777" w:rsidR="0049363E" w:rsidRPr="00323243" w:rsidRDefault="0049363E" w:rsidP="0049363E">
      <w:pPr>
        <w:jc w:val="both"/>
        <w:rPr>
          <w:rFonts w:cs="Arial"/>
        </w:rPr>
      </w:pPr>
      <w:r w:rsidRPr="00323243">
        <w:rPr>
          <w:rFonts w:cs="Arial"/>
        </w:rPr>
        <w:t>Blago, za katero  bo najemnik ugotovil, da kakorkoli odstopa od navedb v razpisni ali ponudbeni dokumentaciji, ali ni skladno z določili te pogodbe in s specifikacijami, bo zavrnjeno, zaradi česar bo najemodajalec prešel v zamudo. Enako velja, če bo neskladnost ugotovljena za katerikoli dokument, ki bi moral biti blagu priložen. Zavrnitev bo označena na prevzemnem zapisniku. V primeru spora glede utemeljenosti zavrnitve bosta pogodbenika sporazumno imenovala strokovnjaka, ki bo odločil v sporu.</w:t>
      </w:r>
    </w:p>
    <w:p w14:paraId="7CAC838C" w14:textId="77777777" w:rsidR="0049363E" w:rsidRPr="00323243" w:rsidRDefault="0049363E" w:rsidP="0049363E">
      <w:pPr>
        <w:jc w:val="both"/>
        <w:rPr>
          <w:rFonts w:cs="Arial"/>
        </w:rPr>
      </w:pPr>
    </w:p>
    <w:p w14:paraId="013F9B0F" w14:textId="77777777" w:rsidR="0049363E" w:rsidRPr="00323243" w:rsidRDefault="0049363E" w:rsidP="0049363E">
      <w:pPr>
        <w:jc w:val="both"/>
        <w:rPr>
          <w:rFonts w:cs="Arial"/>
        </w:rPr>
      </w:pPr>
      <w:r w:rsidRPr="00323243">
        <w:rPr>
          <w:rFonts w:cs="Arial"/>
        </w:rPr>
        <w:t>Če se izkaže, da predaja ponujenega blaga ni možna zaradi objektivnega razloga, ki nastopi po podpisu pogodbe, lahko pogodbenika pogodbo brez kakršnihkoli obveznosti razdreta, ali pa se dogovorita za nadomestno izpolnitev skladno s predpisi, ki urejajo obligacijsko področje, pri tem pa mora imeti nadomestno blago v vsakem pogledu enake ali boljše lastnosti od blaga iz te pogodbe.</w:t>
      </w:r>
    </w:p>
    <w:p w14:paraId="002C320B" w14:textId="77777777" w:rsidR="0049363E" w:rsidRPr="00323243" w:rsidRDefault="0049363E" w:rsidP="0049363E">
      <w:pPr>
        <w:jc w:val="both"/>
        <w:rPr>
          <w:rFonts w:cs="Arial"/>
        </w:rPr>
      </w:pPr>
    </w:p>
    <w:p w14:paraId="3A888E30" w14:textId="05DBC8E7" w:rsidR="0049363E" w:rsidRPr="00323243" w:rsidRDefault="0049363E" w:rsidP="0049363E">
      <w:pPr>
        <w:jc w:val="both"/>
        <w:rPr>
          <w:rFonts w:cs="Arial"/>
        </w:rPr>
      </w:pPr>
      <w:r w:rsidRPr="00323243">
        <w:rPr>
          <w:rFonts w:cs="Arial"/>
        </w:rPr>
        <w:t xml:space="preserve">Najkasneje </w:t>
      </w:r>
      <w:r w:rsidR="00527DE7" w:rsidRPr="00A234C0">
        <w:rPr>
          <w:rFonts w:cs="Arial"/>
        </w:rPr>
        <w:t>3</w:t>
      </w:r>
      <w:r w:rsidR="00A512FC" w:rsidRPr="00A234C0">
        <w:rPr>
          <w:rFonts w:cs="Arial"/>
        </w:rPr>
        <w:t>0</w:t>
      </w:r>
      <w:r w:rsidRPr="00323243">
        <w:rPr>
          <w:rFonts w:cs="Arial"/>
        </w:rPr>
        <w:t xml:space="preserve"> dan od dneva </w:t>
      </w:r>
      <w:r w:rsidR="00527DE7" w:rsidRPr="00A234C0">
        <w:rPr>
          <w:rFonts w:cs="Arial"/>
        </w:rPr>
        <w:t>tehnične prevzema prostora</w:t>
      </w:r>
      <w:r w:rsidRPr="00323243">
        <w:rPr>
          <w:rFonts w:cs="Arial"/>
        </w:rPr>
        <w:t xml:space="preserve">, mora najemodajalec instalirati napravo na lokaciji najemnika, ki jo je določil najemnik ter instalirati tudi programsko opremo. </w:t>
      </w:r>
    </w:p>
    <w:p w14:paraId="23C3A3A3" w14:textId="77777777" w:rsidR="0049363E" w:rsidRPr="00323243" w:rsidRDefault="0049363E" w:rsidP="0049363E">
      <w:pPr>
        <w:jc w:val="both"/>
        <w:rPr>
          <w:rFonts w:cs="Arial"/>
        </w:rPr>
      </w:pPr>
    </w:p>
    <w:p w14:paraId="23696A46" w14:textId="77777777" w:rsidR="0049363E" w:rsidRPr="00323243" w:rsidRDefault="0049363E" w:rsidP="0049363E">
      <w:pPr>
        <w:jc w:val="both"/>
        <w:rPr>
          <w:rFonts w:cs="Arial"/>
        </w:rPr>
      </w:pPr>
      <w:r w:rsidRPr="00323243">
        <w:rPr>
          <w:rFonts w:cs="Arial"/>
        </w:rPr>
        <w:t xml:space="preserve">Najemodajalec mora po uspešni instalaciji opraviti preizkus delovanja naprave in opreme v prisotnosti odgovorne osebe najemnika, ki potrdi uspešnost instalacije s podpisom na prevzemnem zapisniku. </w:t>
      </w:r>
    </w:p>
    <w:p w14:paraId="1E1ED2E7" w14:textId="77777777" w:rsidR="0049363E" w:rsidRPr="00323243" w:rsidRDefault="0049363E" w:rsidP="0049363E">
      <w:pPr>
        <w:jc w:val="both"/>
        <w:rPr>
          <w:rFonts w:cs="Arial"/>
        </w:rPr>
      </w:pPr>
    </w:p>
    <w:p w14:paraId="1F8DA8BC" w14:textId="77777777" w:rsidR="0049363E" w:rsidRPr="00323243" w:rsidRDefault="0049363E" w:rsidP="0049363E">
      <w:pPr>
        <w:jc w:val="both"/>
        <w:rPr>
          <w:rFonts w:cs="Arial"/>
        </w:rPr>
      </w:pPr>
      <w:r w:rsidRPr="00323243">
        <w:rPr>
          <w:rFonts w:cs="Arial"/>
        </w:rPr>
        <w:t>Prevzemni zapisnik in listine, ki spremljajo napravo in opremo, najemodajalec izroči najemniku, ki mu v primeru pravilne dobave potrdi prevzem.</w:t>
      </w:r>
    </w:p>
    <w:p w14:paraId="188EEC59" w14:textId="77777777" w:rsidR="0049363E" w:rsidRPr="008A4E68" w:rsidRDefault="0049363E" w:rsidP="0049363E">
      <w:pPr>
        <w:jc w:val="both"/>
        <w:rPr>
          <w:rFonts w:cs="Arial"/>
          <w:highlight w:val="cyan"/>
        </w:rPr>
      </w:pPr>
    </w:p>
    <w:p w14:paraId="3E0DC0B7" w14:textId="77777777" w:rsidR="0049363E" w:rsidRPr="00323243" w:rsidRDefault="0049363E" w:rsidP="0049363E">
      <w:pPr>
        <w:jc w:val="both"/>
        <w:rPr>
          <w:rFonts w:cs="Arial"/>
        </w:rPr>
      </w:pPr>
      <w:r w:rsidRPr="00323243">
        <w:rPr>
          <w:rFonts w:cs="Arial"/>
        </w:rPr>
        <w:t xml:space="preserve">Najemnik bo prevzel samo blago, ki je bilo po končani izdelavi testirano po predpisih proizvajalca. </w:t>
      </w:r>
    </w:p>
    <w:p w14:paraId="30A6F0AB" w14:textId="77777777" w:rsidR="0049363E" w:rsidRPr="00323243" w:rsidRDefault="0049363E" w:rsidP="0049363E">
      <w:pPr>
        <w:pStyle w:val="BodyTextIndent3"/>
        <w:ind w:left="0"/>
        <w:jc w:val="both"/>
        <w:rPr>
          <w:rFonts w:cs="Arial"/>
          <w:sz w:val="20"/>
          <w:szCs w:val="20"/>
        </w:rPr>
      </w:pPr>
    </w:p>
    <w:p w14:paraId="0F6B8ED7" w14:textId="77777777" w:rsidR="0049363E" w:rsidRPr="00323243" w:rsidRDefault="0049363E" w:rsidP="0049363E">
      <w:pPr>
        <w:pStyle w:val="BodyTextIndent3"/>
        <w:ind w:left="0"/>
        <w:jc w:val="both"/>
        <w:rPr>
          <w:rFonts w:cs="Arial"/>
          <w:sz w:val="20"/>
          <w:szCs w:val="20"/>
        </w:rPr>
      </w:pPr>
      <w:r w:rsidRPr="00323243">
        <w:rPr>
          <w:rFonts w:cs="Arial"/>
          <w:sz w:val="20"/>
          <w:szCs w:val="20"/>
        </w:rPr>
        <w:t>Najemnik, ki v roku ni pripravljen prevzeti pravilno napovedanega blaga ali pa pravočasno ne odgovori na obvestilo najemodajalca, preide v zamudo. Prav tako preide v zamudo najemnik, ki najkasneje v 1 delovnem dnevu po pravilni predaji in predložitvi ne podpiše prevzemnega zapisnika.</w:t>
      </w:r>
    </w:p>
    <w:p w14:paraId="2C5382DB" w14:textId="66AA53A4" w:rsidR="0049363E" w:rsidRPr="00323243" w:rsidRDefault="0049363E" w:rsidP="0049363E">
      <w:pPr>
        <w:pStyle w:val="BodyTextIndent3"/>
        <w:ind w:left="0"/>
        <w:jc w:val="both"/>
        <w:rPr>
          <w:rFonts w:cs="Arial"/>
          <w:sz w:val="20"/>
          <w:szCs w:val="20"/>
        </w:rPr>
      </w:pPr>
      <w:r w:rsidRPr="00323243">
        <w:rPr>
          <w:rFonts w:cs="Arial"/>
          <w:sz w:val="20"/>
          <w:szCs w:val="20"/>
        </w:rPr>
        <w:t xml:space="preserve">Najemodajalec mora </w:t>
      </w:r>
      <w:r w:rsidRPr="00086799">
        <w:rPr>
          <w:rFonts w:cs="Arial"/>
          <w:sz w:val="20"/>
          <w:szCs w:val="20"/>
        </w:rPr>
        <w:t xml:space="preserve">med uspešno opravljenim tehničnim prevzemom </w:t>
      </w:r>
      <w:r>
        <w:rPr>
          <w:rFonts w:cs="Arial"/>
          <w:sz w:val="20"/>
          <w:szCs w:val="20"/>
        </w:rPr>
        <w:t xml:space="preserve">aparata </w:t>
      </w:r>
      <w:r w:rsidRPr="00086799">
        <w:rPr>
          <w:rFonts w:cs="Arial"/>
          <w:sz w:val="20"/>
          <w:szCs w:val="20"/>
        </w:rPr>
        <w:t>in končnim prevzemom</w:t>
      </w:r>
      <w:r>
        <w:rPr>
          <w:rFonts w:cs="Arial"/>
          <w:sz w:val="20"/>
          <w:szCs w:val="20"/>
        </w:rPr>
        <w:t xml:space="preserve"> aparata</w:t>
      </w:r>
      <w:r w:rsidRPr="00323243">
        <w:rPr>
          <w:rFonts w:cs="Arial"/>
          <w:sz w:val="20"/>
          <w:szCs w:val="20"/>
        </w:rPr>
        <w:t xml:space="preserve"> zagotoviti </w:t>
      </w:r>
      <w:r w:rsidR="00F775C3" w:rsidRPr="009974D9">
        <w:rPr>
          <w:rFonts w:cs="Arial"/>
          <w:sz w:val="20"/>
          <w:szCs w:val="20"/>
        </w:rPr>
        <w:t>7-dnevno</w:t>
      </w:r>
      <w:r w:rsidRPr="009974D9">
        <w:rPr>
          <w:rFonts w:cs="Arial"/>
          <w:sz w:val="20"/>
          <w:szCs w:val="20"/>
        </w:rPr>
        <w:t xml:space="preserve"> obdobje </w:t>
      </w:r>
      <w:r w:rsidRPr="00117DA3">
        <w:rPr>
          <w:rFonts w:cs="Arial"/>
          <w:sz w:val="20"/>
          <w:szCs w:val="20"/>
        </w:rPr>
        <w:t>uvajanja in šolanja uporabnikov</w:t>
      </w:r>
      <w:r w:rsidRPr="00323243">
        <w:rPr>
          <w:rFonts w:cs="Arial"/>
          <w:sz w:val="20"/>
          <w:szCs w:val="20"/>
        </w:rPr>
        <w:t xml:space="preserve"> naprave na oddelku</w:t>
      </w:r>
      <w:r w:rsidR="00CE080D">
        <w:rPr>
          <w:rFonts w:cs="Arial"/>
          <w:sz w:val="20"/>
          <w:szCs w:val="20"/>
        </w:rPr>
        <w:t>.</w:t>
      </w:r>
      <w:r w:rsidRPr="00323243">
        <w:rPr>
          <w:rFonts w:cs="Arial"/>
          <w:sz w:val="20"/>
          <w:szCs w:val="20"/>
        </w:rPr>
        <w:t xml:space="preserve"> </w:t>
      </w:r>
    </w:p>
    <w:p w14:paraId="1ACFE09B" w14:textId="77777777" w:rsidR="0049363E" w:rsidRDefault="0049363E" w:rsidP="0049363E">
      <w:pPr>
        <w:rPr>
          <w:rFonts w:cs="Arial"/>
          <w:highlight w:val="cyan"/>
        </w:rPr>
      </w:pPr>
    </w:p>
    <w:p w14:paraId="33E85401" w14:textId="77777777" w:rsidR="0049363E" w:rsidRPr="008A4E68" w:rsidRDefault="0049363E" w:rsidP="0049363E">
      <w:pPr>
        <w:rPr>
          <w:rFonts w:cs="Arial"/>
          <w:highlight w:val="cyan"/>
        </w:rPr>
      </w:pPr>
    </w:p>
    <w:p w14:paraId="72EB7EF4" w14:textId="77777777" w:rsidR="0049363E" w:rsidRPr="00832F60" w:rsidRDefault="0049363E" w:rsidP="0049363E">
      <w:pPr>
        <w:rPr>
          <w:rFonts w:cs="Arial"/>
          <w:bCs/>
          <w:u w:val="single"/>
        </w:rPr>
      </w:pPr>
      <w:r w:rsidRPr="00832F60">
        <w:rPr>
          <w:rFonts w:cs="Arial"/>
          <w:bCs/>
          <w:u w:val="single"/>
        </w:rPr>
        <w:t>Jamstva in garancija</w:t>
      </w:r>
    </w:p>
    <w:p w14:paraId="4F72599D" w14:textId="77777777" w:rsidR="0049363E" w:rsidRDefault="0049363E" w:rsidP="0049363E">
      <w:pPr>
        <w:jc w:val="both"/>
        <w:rPr>
          <w:rFonts w:cs="Arial"/>
          <w:highlight w:val="cyan"/>
        </w:rPr>
      </w:pPr>
    </w:p>
    <w:p w14:paraId="70E4C95A" w14:textId="77777777" w:rsidR="0049363E" w:rsidRPr="00323243" w:rsidRDefault="0049363E" w:rsidP="0049363E">
      <w:pPr>
        <w:pStyle w:val="BodyText"/>
        <w:numPr>
          <w:ilvl w:val="0"/>
          <w:numId w:val="26"/>
        </w:numPr>
        <w:jc w:val="center"/>
        <w:rPr>
          <w:rFonts w:cs="Arial"/>
        </w:rPr>
      </w:pPr>
      <w:r w:rsidRPr="00323243">
        <w:rPr>
          <w:rFonts w:cs="Arial"/>
        </w:rPr>
        <w:t>člen</w:t>
      </w:r>
    </w:p>
    <w:p w14:paraId="140D826D" w14:textId="77777777" w:rsidR="0049363E" w:rsidRPr="008A4E68" w:rsidRDefault="0049363E" w:rsidP="0049363E">
      <w:pPr>
        <w:jc w:val="both"/>
        <w:rPr>
          <w:rFonts w:cs="Arial"/>
          <w:highlight w:val="cyan"/>
        </w:rPr>
      </w:pPr>
    </w:p>
    <w:p w14:paraId="65514578" w14:textId="77777777" w:rsidR="0049363E" w:rsidRPr="00323243" w:rsidRDefault="0049363E" w:rsidP="0049363E">
      <w:pPr>
        <w:jc w:val="both"/>
        <w:rPr>
          <w:rFonts w:cs="Arial"/>
        </w:rPr>
      </w:pPr>
      <w:r w:rsidRPr="00323243">
        <w:rPr>
          <w:rFonts w:cs="Arial"/>
        </w:rPr>
        <w:t>Najemodajalec najemniku jamči:</w:t>
      </w:r>
    </w:p>
    <w:p w14:paraId="79E2FD6F" w14:textId="77777777" w:rsidR="0049363E" w:rsidRPr="00323243" w:rsidRDefault="0049363E" w:rsidP="0049363E">
      <w:pPr>
        <w:numPr>
          <w:ilvl w:val="0"/>
          <w:numId w:val="11"/>
        </w:numPr>
        <w:jc w:val="both"/>
        <w:rPr>
          <w:rFonts w:cs="Arial"/>
        </w:rPr>
      </w:pPr>
      <w:r w:rsidRPr="00323243">
        <w:rPr>
          <w:rFonts w:cs="Arial"/>
        </w:rPr>
        <w:t>da je naprava, ki je predmet najema, nova ter da ni rabljena;</w:t>
      </w:r>
    </w:p>
    <w:p w14:paraId="14217A4C" w14:textId="77777777" w:rsidR="0049363E" w:rsidRPr="00323243" w:rsidRDefault="0049363E" w:rsidP="0049363E">
      <w:pPr>
        <w:numPr>
          <w:ilvl w:val="0"/>
          <w:numId w:val="11"/>
        </w:numPr>
        <w:jc w:val="both"/>
        <w:rPr>
          <w:rFonts w:cs="Arial"/>
        </w:rPr>
      </w:pPr>
      <w:r w:rsidRPr="00323243">
        <w:rPr>
          <w:rFonts w:cs="Arial"/>
        </w:rPr>
        <w:t>da najeto blago deluje brezhib</w:t>
      </w:r>
      <w:r w:rsidRPr="00323243">
        <w:rPr>
          <w:rFonts w:cs="Arial"/>
        </w:rPr>
        <w:softHyphen/>
        <w:t>no in nima stvarnih napak;</w:t>
      </w:r>
    </w:p>
    <w:p w14:paraId="635D6988" w14:textId="77777777" w:rsidR="0049363E" w:rsidRPr="00323243" w:rsidRDefault="0049363E" w:rsidP="0049363E">
      <w:pPr>
        <w:numPr>
          <w:ilvl w:val="0"/>
          <w:numId w:val="11"/>
        </w:numPr>
        <w:jc w:val="both"/>
        <w:rPr>
          <w:rFonts w:cs="Arial"/>
        </w:rPr>
      </w:pPr>
      <w:r w:rsidRPr="00323243">
        <w:rPr>
          <w:rFonts w:cs="Arial"/>
        </w:rPr>
        <w:t>da najeto blago nima pravnih napak;</w:t>
      </w:r>
    </w:p>
    <w:p w14:paraId="11A681E4" w14:textId="77777777" w:rsidR="0049363E" w:rsidRPr="00323243" w:rsidRDefault="0049363E" w:rsidP="0049363E">
      <w:pPr>
        <w:numPr>
          <w:ilvl w:val="0"/>
          <w:numId w:val="11"/>
        </w:numPr>
        <w:jc w:val="both"/>
        <w:rPr>
          <w:rFonts w:cs="Arial"/>
        </w:rPr>
      </w:pPr>
      <w:r w:rsidRPr="00323243">
        <w:rPr>
          <w:rFonts w:cs="Arial"/>
        </w:rPr>
        <w:t>da najeto blago popolnoma ustreza vsem tehničnim opisom, karakteristikam in specifikacijam, ki so bila dana v okviru razpisne in ponudbene dokumentacije ali so priloga te pogodbe;</w:t>
      </w:r>
    </w:p>
    <w:p w14:paraId="3BD1C87E" w14:textId="77777777" w:rsidR="0049363E" w:rsidRPr="00323243" w:rsidRDefault="0049363E" w:rsidP="0049363E">
      <w:pPr>
        <w:numPr>
          <w:ilvl w:val="0"/>
          <w:numId w:val="11"/>
        </w:numPr>
        <w:jc w:val="both"/>
        <w:rPr>
          <w:rFonts w:cs="Arial"/>
        </w:rPr>
      </w:pPr>
      <w:r w:rsidRPr="00323243">
        <w:rPr>
          <w:rFonts w:cs="Arial"/>
        </w:rPr>
        <w:t>da bodo postranske storitve (instalacija, postavitev) opravljene brezhibno;</w:t>
      </w:r>
    </w:p>
    <w:p w14:paraId="7A055A3E" w14:textId="77777777" w:rsidR="0049363E" w:rsidRPr="00323243" w:rsidRDefault="0049363E" w:rsidP="0049363E">
      <w:pPr>
        <w:numPr>
          <w:ilvl w:val="0"/>
          <w:numId w:val="11"/>
        </w:numPr>
        <w:jc w:val="both"/>
        <w:rPr>
          <w:rFonts w:cs="Arial"/>
        </w:rPr>
      </w:pPr>
      <w:r w:rsidRPr="00323243">
        <w:rPr>
          <w:rFonts w:cs="Arial"/>
        </w:rPr>
        <w:t>da bo najemnik pridobil pravico običajne uporabe, najemodajalec pa bo brezhibno izvrševal vse obveznosti, ki so vezane na blago;</w:t>
      </w:r>
    </w:p>
    <w:p w14:paraId="3A63FFE0" w14:textId="77777777" w:rsidR="0049363E" w:rsidRPr="00323243" w:rsidRDefault="0049363E" w:rsidP="0049363E">
      <w:pPr>
        <w:numPr>
          <w:ilvl w:val="0"/>
          <w:numId w:val="11"/>
        </w:numPr>
        <w:jc w:val="both"/>
        <w:rPr>
          <w:rFonts w:cs="Arial"/>
        </w:rPr>
      </w:pPr>
      <w:r w:rsidRPr="00323243">
        <w:rPr>
          <w:rFonts w:cs="Arial"/>
        </w:rPr>
        <w:t>da bo redno servisiral in vzdrževal predmet najema ter zagotavljal njegovo običajno uporabo skladno s to pogodbo in določili razpisne dokumentacije neprekinjeno obratovanje naprave in z njo povezanega računalniškega sistema med delavniki (5 dni v tednu) od 7. do 18. ure, po potrebi pa tudi delovne sobote, ki jih določi naročnik..</w:t>
      </w:r>
    </w:p>
    <w:p w14:paraId="295BF7E3" w14:textId="77777777" w:rsidR="0049363E" w:rsidRPr="00323243" w:rsidRDefault="0049363E" w:rsidP="0049363E">
      <w:pPr>
        <w:jc w:val="both"/>
        <w:rPr>
          <w:rFonts w:cs="Arial"/>
        </w:rPr>
      </w:pPr>
    </w:p>
    <w:p w14:paraId="48418C31" w14:textId="77777777" w:rsidR="0049363E" w:rsidRPr="008A4E68" w:rsidRDefault="0049363E" w:rsidP="0049363E">
      <w:pPr>
        <w:jc w:val="center"/>
        <w:rPr>
          <w:rFonts w:cs="Arial"/>
          <w:highlight w:val="cyan"/>
        </w:rPr>
      </w:pPr>
    </w:p>
    <w:p w14:paraId="15AC0DA5" w14:textId="77777777" w:rsidR="0049363E" w:rsidRPr="00832F60" w:rsidRDefault="0049363E" w:rsidP="0049363E">
      <w:pPr>
        <w:rPr>
          <w:rFonts w:cs="Arial"/>
          <w:bCs/>
          <w:u w:val="single"/>
        </w:rPr>
      </w:pPr>
      <w:r w:rsidRPr="00832F60">
        <w:rPr>
          <w:rFonts w:cs="Arial"/>
          <w:bCs/>
          <w:u w:val="single"/>
        </w:rPr>
        <w:t>Uporaba in vzdrževanje</w:t>
      </w:r>
    </w:p>
    <w:p w14:paraId="04941E41" w14:textId="77777777" w:rsidR="0049363E" w:rsidRDefault="0049363E" w:rsidP="0049363E">
      <w:pPr>
        <w:rPr>
          <w:rFonts w:cs="Arial"/>
          <w:highlight w:val="cyan"/>
        </w:rPr>
      </w:pPr>
    </w:p>
    <w:p w14:paraId="415956A4" w14:textId="77777777" w:rsidR="0049363E" w:rsidRPr="00323243" w:rsidRDefault="0049363E" w:rsidP="0049363E">
      <w:pPr>
        <w:pStyle w:val="BodyText"/>
        <w:numPr>
          <w:ilvl w:val="0"/>
          <w:numId w:val="26"/>
        </w:numPr>
        <w:jc w:val="center"/>
        <w:rPr>
          <w:rFonts w:cs="Arial"/>
        </w:rPr>
      </w:pPr>
      <w:r w:rsidRPr="00323243">
        <w:rPr>
          <w:rFonts w:cs="Arial"/>
        </w:rPr>
        <w:t>člen</w:t>
      </w:r>
    </w:p>
    <w:p w14:paraId="1B5D9FCE" w14:textId="77777777" w:rsidR="0049363E" w:rsidRPr="008A4E68" w:rsidRDefault="0049363E" w:rsidP="0049363E">
      <w:pPr>
        <w:rPr>
          <w:rFonts w:cs="Arial"/>
          <w:highlight w:val="cyan"/>
        </w:rPr>
      </w:pPr>
    </w:p>
    <w:p w14:paraId="71C86D96" w14:textId="77777777" w:rsidR="0049363E" w:rsidRPr="00323243" w:rsidRDefault="0049363E" w:rsidP="0049363E">
      <w:pPr>
        <w:jc w:val="both"/>
      </w:pPr>
      <w:r w:rsidRPr="00323243">
        <w:t>Najemnik se zaveže, da bo spoštoval veljavne predpise in pravila glede uporabe ter varstva predmeta najema.</w:t>
      </w:r>
    </w:p>
    <w:p w14:paraId="312105D6" w14:textId="77777777" w:rsidR="0049363E" w:rsidRPr="00323243" w:rsidRDefault="0049363E" w:rsidP="0049363E">
      <w:pPr>
        <w:jc w:val="both"/>
      </w:pPr>
    </w:p>
    <w:p w14:paraId="5AE99D69" w14:textId="77777777" w:rsidR="0049363E" w:rsidRPr="00323243" w:rsidRDefault="0049363E" w:rsidP="0049363E">
      <w:pPr>
        <w:jc w:val="both"/>
      </w:pPr>
      <w:r w:rsidRPr="00323243">
        <w:t>Najemnik lahko prepusti predmet najema v uporabo tretji osebi le s pisnim soglasjem najemodajalca, isto velja za spremembo lokacije predmeta najema.</w:t>
      </w:r>
    </w:p>
    <w:p w14:paraId="4F48A79A" w14:textId="77777777" w:rsidR="0049363E" w:rsidRPr="00323243" w:rsidRDefault="0049363E" w:rsidP="0049363E">
      <w:pPr>
        <w:jc w:val="both"/>
      </w:pPr>
    </w:p>
    <w:p w14:paraId="31528C59" w14:textId="77777777" w:rsidR="0049363E" w:rsidRPr="00323243" w:rsidRDefault="0049363E" w:rsidP="0049363E">
      <w:pPr>
        <w:jc w:val="both"/>
      </w:pPr>
      <w:r w:rsidRPr="00323243">
        <w:t>Najemnik mora s predmetom najema ravnati s skrbnostjo dobrega gospodarja in zanj skrbeti.</w:t>
      </w:r>
    </w:p>
    <w:p w14:paraId="46DEFE29" w14:textId="77777777" w:rsidR="0049363E" w:rsidRPr="00323243" w:rsidRDefault="0049363E" w:rsidP="0049363E">
      <w:pPr>
        <w:jc w:val="both"/>
      </w:pPr>
    </w:p>
    <w:p w14:paraId="73C93DD6" w14:textId="77777777" w:rsidR="0049363E" w:rsidRPr="00323243" w:rsidRDefault="0049363E" w:rsidP="0049363E">
      <w:pPr>
        <w:jc w:val="both"/>
      </w:pPr>
      <w:r w:rsidRPr="00323243">
        <w:t>Za popravila in redno vzdrževanje ter demontažo po preteku najema mora poskrbeti najemodajalec.</w:t>
      </w:r>
    </w:p>
    <w:p w14:paraId="0A563DDF" w14:textId="77777777" w:rsidR="0049363E" w:rsidRPr="00323243" w:rsidRDefault="0049363E" w:rsidP="0049363E">
      <w:pPr>
        <w:jc w:val="both"/>
      </w:pPr>
    </w:p>
    <w:p w14:paraId="299042B2" w14:textId="77777777" w:rsidR="0049363E" w:rsidRPr="00323243" w:rsidRDefault="0049363E" w:rsidP="0049363E">
      <w:pPr>
        <w:jc w:val="both"/>
      </w:pPr>
      <w:r w:rsidRPr="00323243">
        <w:t xml:space="preserve">Stroške popravil, vzdrževanja in demontaže plača najemodajalec. </w:t>
      </w:r>
    </w:p>
    <w:p w14:paraId="1E5B605C" w14:textId="77777777" w:rsidR="0049363E" w:rsidRPr="00323243" w:rsidRDefault="0049363E" w:rsidP="0049363E">
      <w:pPr>
        <w:jc w:val="both"/>
      </w:pPr>
    </w:p>
    <w:p w14:paraId="328C7E04" w14:textId="77777777" w:rsidR="0049363E" w:rsidRPr="00323243" w:rsidRDefault="0049363E" w:rsidP="0049363E">
      <w:pPr>
        <w:jc w:val="both"/>
      </w:pPr>
      <w:r w:rsidRPr="00323243">
        <w:t>Obratovalne stroške krije najemnik.</w:t>
      </w:r>
    </w:p>
    <w:p w14:paraId="52CB3C10" w14:textId="77777777" w:rsidR="0049363E" w:rsidRPr="00323243" w:rsidRDefault="0049363E" w:rsidP="0049363E">
      <w:pPr>
        <w:jc w:val="both"/>
      </w:pPr>
    </w:p>
    <w:p w14:paraId="59CC1F22" w14:textId="77777777" w:rsidR="0049363E" w:rsidRPr="00323243" w:rsidRDefault="0049363E" w:rsidP="0049363E">
      <w:pPr>
        <w:jc w:val="both"/>
        <w:rPr>
          <w:rFonts w:cs="Arial"/>
        </w:rPr>
      </w:pPr>
      <w:r w:rsidRPr="00323243">
        <w:rPr>
          <w:rFonts w:cs="Arial"/>
        </w:rPr>
        <w:t>Za uporabo predmeta najema, ki odstopa od običajne rabe oz. od rabe dogovorjene s pogodbo, je potrebno pisno soglasje najemodajalca. V takšnem primeru sme najemnik predmet najema uporabljati samo na način, za katerega je pridobil soglasje najemodajalca.</w:t>
      </w:r>
    </w:p>
    <w:p w14:paraId="06D335B8" w14:textId="77777777" w:rsidR="0049363E" w:rsidRPr="00323243" w:rsidRDefault="0049363E" w:rsidP="0049363E">
      <w:pPr>
        <w:jc w:val="both"/>
        <w:rPr>
          <w:rFonts w:cs="Arial"/>
        </w:rPr>
      </w:pPr>
    </w:p>
    <w:p w14:paraId="6FC08991" w14:textId="77777777" w:rsidR="0049363E" w:rsidRPr="00323243" w:rsidRDefault="0049363E" w:rsidP="0049363E">
      <w:pPr>
        <w:jc w:val="both"/>
        <w:rPr>
          <w:rFonts w:cs="Arial"/>
        </w:rPr>
      </w:pPr>
      <w:r w:rsidRPr="00323243">
        <w:rPr>
          <w:rFonts w:cs="Arial"/>
        </w:rPr>
        <w:t>Najemodajalec ima po predhodnem obvestilu vsak trenutek pravico do pregleda svojo lastnino - predmet najema. Najemnik mora po predhodni najavi omogočiti pooblaščenim osebam najemodajalca dostop do predmeta najema.</w:t>
      </w:r>
    </w:p>
    <w:p w14:paraId="486A6295" w14:textId="77777777" w:rsidR="0049363E" w:rsidRPr="00323243" w:rsidRDefault="0049363E" w:rsidP="0049363E">
      <w:pPr>
        <w:jc w:val="both"/>
        <w:rPr>
          <w:rFonts w:cs="Arial"/>
        </w:rPr>
      </w:pPr>
    </w:p>
    <w:p w14:paraId="3454BEFA" w14:textId="77777777" w:rsidR="0049363E" w:rsidRPr="00323243" w:rsidRDefault="0049363E" w:rsidP="0049363E">
      <w:pPr>
        <w:jc w:val="both"/>
        <w:rPr>
          <w:rFonts w:cs="Arial"/>
        </w:rPr>
      </w:pPr>
      <w:r w:rsidRPr="00323243">
        <w:rPr>
          <w:rFonts w:cs="Arial"/>
        </w:rPr>
        <w:t xml:space="preserve">Najemodajalec se obvezuje, da bo za vzdrževanje in popravila predmeta pogodbe po tej pogodbi zagotavljal ustrezne zmogljivosti v osebju, orodju, diagnostični opremi in rezervnih delih ter drugi opremi, potrebni za nemoteno izvajanje pogodbe, ter da bo napake odpravljal v rokih po pogodbi. </w:t>
      </w:r>
    </w:p>
    <w:p w14:paraId="322F5649" w14:textId="77777777" w:rsidR="0049363E" w:rsidRPr="00323243" w:rsidRDefault="0049363E" w:rsidP="0049363E">
      <w:pPr>
        <w:jc w:val="both"/>
        <w:rPr>
          <w:rFonts w:cs="Arial"/>
        </w:rPr>
      </w:pPr>
    </w:p>
    <w:p w14:paraId="5D0E03B6" w14:textId="77777777" w:rsidR="0049363E" w:rsidRPr="00323243" w:rsidRDefault="0049363E" w:rsidP="0049363E">
      <w:pPr>
        <w:jc w:val="both"/>
        <w:rPr>
          <w:rFonts w:cs="Arial"/>
        </w:rPr>
      </w:pPr>
      <w:r w:rsidRPr="00323243">
        <w:rPr>
          <w:rFonts w:cs="Arial"/>
        </w:rPr>
        <w:t>Najemodajalec ima pravico do podaljšanja pogodbenih rokov v primerih:</w:t>
      </w:r>
    </w:p>
    <w:p w14:paraId="7DB14B1C" w14:textId="77777777" w:rsidR="0049363E" w:rsidRPr="00323243" w:rsidRDefault="0049363E" w:rsidP="0049363E">
      <w:pPr>
        <w:numPr>
          <w:ilvl w:val="0"/>
          <w:numId w:val="13"/>
        </w:numPr>
        <w:jc w:val="both"/>
        <w:rPr>
          <w:rFonts w:cs="Arial"/>
        </w:rPr>
      </w:pPr>
      <w:r w:rsidRPr="00323243">
        <w:rPr>
          <w:rFonts w:cs="Arial"/>
        </w:rPr>
        <w:t>dogodkov, ki so posledica višje sile;</w:t>
      </w:r>
    </w:p>
    <w:p w14:paraId="159B63E4" w14:textId="77777777" w:rsidR="0049363E" w:rsidRPr="00323243" w:rsidRDefault="0049363E" w:rsidP="0049363E">
      <w:pPr>
        <w:numPr>
          <w:ilvl w:val="0"/>
          <w:numId w:val="13"/>
        </w:numPr>
        <w:jc w:val="both"/>
        <w:rPr>
          <w:rFonts w:cs="Arial"/>
        </w:rPr>
      </w:pPr>
      <w:r w:rsidRPr="00323243">
        <w:rPr>
          <w:rFonts w:cs="Arial"/>
        </w:rPr>
        <w:t>prekinitve izvajanja del na zahtevo najemnika;</w:t>
      </w:r>
    </w:p>
    <w:p w14:paraId="0553D8E8" w14:textId="77777777" w:rsidR="0049363E" w:rsidRPr="00323243" w:rsidRDefault="0049363E" w:rsidP="0049363E">
      <w:pPr>
        <w:numPr>
          <w:ilvl w:val="0"/>
          <w:numId w:val="13"/>
        </w:numPr>
        <w:jc w:val="both"/>
        <w:rPr>
          <w:rFonts w:cs="Arial"/>
        </w:rPr>
      </w:pPr>
      <w:r w:rsidRPr="00323243">
        <w:rPr>
          <w:rFonts w:cs="Arial"/>
        </w:rPr>
        <w:t>če najemnik ne zagotovi dostopa do prostorov za izvedbo del;</w:t>
      </w:r>
    </w:p>
    <w:p w14:paraId="7CB4DCCC" w14:textId="77777777" w:rsidR="0049363E" w:rsidRPr="00323243" w:rsidRDefault="0049363E" w:rsidP="0049363E">
      <w:pPr>
        <w:numPr>
          <w:ilvl w:val="0"/>
          <w:numId w:val="13"/>
        </w:numPr>
        <w:jc w:val="both"/>
        <w:rPr>
          <w:rFonts w:cs="Arial"/>
        </w:rPr>
      </w:pPr>
      <w:r w:rsidRPr="00323243">
        <w:rPr>
          <w:rFonts w:cs="Arial"/>
        </w:rPr>
        <w:t>če najemnik ne izpolni pogojev za izvedbo gradbenih ali drugih del, potrebnih za instalacijo in zagon naprave, ki so s to pogodbo opredeljeni kot dolžnost najemnika.</w:t>
      </w:r>
    </w:p>
    <w:p w14:paraId="418777DE" w14:textId="77777777" w:rsidR="0049363E" w:rsidRPr="00323243" w:rsidRDefault="0049363E" w:rsidP="0049363E">
      <w:pPr>
        <w:jc w:val="both"/>
        <w:rPr>
          <w:rFonts w:cs="Arial"/>
        </w:rPr>
      </w:pPr>
    </w:p>
    <w:p w14:paraId="050E5FEF" w14:textId="77777777" w:rsidR="0049363E" w:rsidRPr="00323243" w:rsidRDefault="0049363E" w:rsidP="0049363E">
      <w:pPr>
        <w:jc w:val="both"/>
        <w:rPr>
          <w:rFonts w:cs="Arial"/>
        </w:rPr>
      </w:pPr>
      <w:r w:rsidRPr="00323243">
        <w:rPr>
          <w:rFonts w:cs="Arial"/>
        </w:rPr>
        <w:t>Najemodajalec se obvezuje opraviti vse storitve (vzdrževalna dela in popravila) za najemnika v skladu s poslovno in strokovno etiko, vestno, s primerno profesionalno skrbnostjo in na najracionalnejši način.</w:t>
      </w:r>
    </w:p>
    <w:p w14:paraId="138316F7" w14:textId="77777777" w:rsidR="0049363E" w:rsidRPr="00323243" w:rsidRDefault="0049363E" w:rsidP="0049363E">
      <w:pPr>
        <w:jc w:val="both"/>
        <w:rPr>
          <w:rFonts w:cs="Arial"/>
        </w:rPr>
      </w:pPr>
    </w:p>
    <w:p w14:paraId="2714AB9E" w14:textId="77777777" w:rsidR="0049363E" w:rsidRPr="00323243" w:rsidRDefault="0049363E" w:rsidP="0049363E">
      <w:pPr>
        <w:jc w:val="both"/>
        <w:rPr>
          <w:rFonts w:cs="Arial"/>
        </w:rPr>
      </w:pPr>
      <w:r w:rsidRPr="00323243">
        <w:rPr>
          <w:rFonts w:cs="Arial"/>
        </w:rPr>
        <w:t>Najemodajalec se obvezuje, da bo zagotovil razpoložljivost svojih kadrov vsak delovni dan od 8.00 do 16.00 ure, po dogovoru z najemnikom in na podlagi izdanega naročila pa tudi izven tega časa. V primeru napake na napravi in opremi se najemodajalec obvezuje napako odpraviti na lokaciji najemnika v pogodbenem roku po prejemu prijave napake s strani najemnika.</w:t>
      </w:r>
    </w:p>
    <w:p w14:paraId="5F08947A" w14:textId="77777777" w:rsidR="0049363E" w:rsidRPr="005967A4" w:rsidRDefault="0049363E" w:rsidP="0049363E">
      <w:pPr>
        <w:jc w:val="both"/>
        <w:rPr>
          <w:rFonts w:cs="Arial"/>
        </w:rPr>
      </w:pPr>
    </w:p>
    <w:p w14:paraId="6735027B" w14:textId="6F472A3F" w:rsidR="0049363E" w:rsidRPr="005967A4" w:rsidRDefault="0049363E" w:rsidP="0049363E">
      <w:pPr>
        <w:jc w:val="both"/>
        <w:rPr>
          <w:rFonts w:cs="Arial"/>
        </w:rPr>
      </w:pPr>
      <w:r w:rsidRPr="005967A4">
        <w:rPr>
          <w:rFonts w:cs="Arial"/>
        </w:rPr>
        <w:t>Najemnik pr</w:t>
      </w:r>
      <w:r w:rsidR="00CF663B" w:rsidRPr="005967A4">
        <w:rPr>
          <w:rFonts w:cs="Arial"/>
        </w:rPr>
        <w:t xml:space="preserve">ijavlja napake v delovanju nemudoma na telefonsko številko </w:t>
      </w:r>
      <w:r w:rsidR="00CF663B" w:rsidRPr="005532EB">
        <w:rPr>
          <w:rFonts w:cs="Arial"/>
          <w:highlight w:val="yellow"/>
        </w:rPr>
        <w:t>_______________</w:t>
      </w:r>
      <w:r w:rsidR="00CF663B" w:rsidRPr="005967A4">
        <w:rPr>
          <w:rFonts w:cs="Arial"/>
        </w:rPr>
        <w:t xml:space="preserve">, in nato še pisno na el. naslov </w:t>
      </w:r>
      <w:r w:rsidR="00CF663B" w:rsidRPr="005532EB">
        <w:rPr>
          <w:rFonts w:cs="Arial"/>
          <w:highlight w:val="yellow"/>
        </w:rPr>
        <w:t>___________________</w:t>
      </w:r>
      <w:r w:rsidR="00CF663B" w:rsidRPr="005967A4">
        <w:rPr>
          <w:rFonts w:cs="Arial"/>
        </w:rPr>
        <w:t>.</w:t>
      </w:r>
      <w:r w:rsidRPr="005967A4">
        <w:rPr>
          <w:rFonts w:cs="Arial"/>
        </w:rPr>
        <w:t xml:space="preserve"> </w:t>
      </w:r>
    </w:p>
    <w:p w14:paraId="77AD13AE" w14:textId="77777777" w:rsidR="0049363E" w:rsidRPr="005967A4" w:rsidRDefault="0049363E" w:rsidP="0049363E">
      <w:pPr>
        <w:jc w:val="both"/>
        <w:rPr>
          <w:rFonts w:cs="Arial"/>
        </w:rPr>
      </w:pPr>
    </w:p>
    <w:p w14:paraId="45D8E2BC" w14:textId="77777777" w:rsidR="0049363E" w:rsidRPr="00323243" w:rsidRDefault="0049363E" w:rsidP="0049363E">
      <w:pPr>
        <w:jc w:val="both"/>
        <w:rPr>
          <w:rFonts w:cs="Arial"/>
        </w:rPr>
      </w:pPr>
      <w:r w:rsidRPr="00323243">
        <w:rPr>
          <w:rFonts w:cs="Arial"/>
        </w:rPr>
        <w:t>Če najemnik ne izpolni svojih obveznosti, tako da pooblaščena oseba najemodajalca (vzdrževalec) ne more opraviti dela na lokaciji najemnika, ali če vzdrževalec ugotovi, da je najemnik prijavil problem, ki ni predmet te pogodbe, je vzdrževalec dolžan na predpisani način evidentirati situacijo in porabljeni čas, najemnik pa poravnati vse nastale stroške (porabljeni čas, potni stroški) po veljavnem ceniku najemodajalca.</w:t>
      </w:r>
    </w:p>
    <w:p w14:paraId="2C7F2F20" w14:textId="77777777" w:rsidR="0049363E" w:rsidRDefault="0049363E" w:rsidP="0049363E">
      <w:pPr>
        <w:jc w:val="both"/>
        <w:rPr>
          <w:rFonts w:cs="Arial"/>
          <w:highlight w:val="cyan"/>
        </w:rPr>
      </w:pPr>
    </w:p>
    <w:p w14:paraId="263F9686" w14:textId="77777777" w:rsidR="0049363E" w:rsidRPr="008A4E68" w:rsidRDefault="0049363E" w:rsidP="0049363E">
      <w:pPr>
        <w:jc w:val="both"/>
        <w:rPr>
          <w:rFonts w:cs="Arial"/>
          <w:highlight w:val="cyan"/>
        </w:rPr>
      </w:pPr>
    </w:p>
    <w:p w14:paraId="707E597C" w14:textId="77777777" w:rsidR="0049363E" w:rsidRPr="00832F60" w:rsidRDefault="0049363E" w:rsidP="0049363E">
      <w:pPr>
        <w:rPr>
          <w:rFonts w:cs="Arial"/>
          <w:bCs/>
          <w:u w:val="single"/>
        </w:rPr>
      </w:pPr>
      <w:r w:rsidRPr="00832F60">
        <w:rPr>
          <w:rFonts w:cs="Arial"/>
          <w:bCs/>
          <w:u w:val="single"/>
        </w:rPr>
        <w:t>Lastninska pravica na predmetu najema</w:t>
      </w:r>
    </w:p>
    <w:p w14:paraId="3A3BDCD6" w14:textId="77777777" w:rsidR="0049363E" w:rsidRDefault="0049363E" w:rsidP="0049363E">
      <w:pPr>
        <w:jc w:val="both"/>
        <w:rPr>
          <w:rFonts w:cs="Arial"/>
          <w:highlight w:val="cyan"/>
        </w:rPr>
      </w:pPr>
    </w:p>
    <w:p w14:paraId="2593E213" w14:textId="77777777" w:rsidR="0049363E" w:rsidRPr="00323243" w:rsidRDefault="0049363E" w:rsidP="0049363E">
      <w:pPr>
        <w:pStyle w:val="BodyText"/>
        <w:numPr>
          <w:ilvl w:val="0"/>
          <w:numId w:val="26"/>
        </w:numPr>
        <w:jc w:val="center"/>
        <w:rPr>
          <w:rFonts w:cs="Arial"/>
        </w:rPr>
      </w:pPr>
      <w:r w:rsidRPr="00323243">
        <w:rPr>
          <w:rFonts w:cs="Arial"/>
        </w:rPr>
        <w:t>člen</w:t>
      </w:r>
    </w:p>
    <w:p w14:paraId="3554AEB2" w14:textId="77777777" w:rsidR="0049363E" w:rsidRDefault="0049363E" w:rsidP="0049363E">
      <w:pPr>
        <w:jc w:val="both"/>
        <w:rPr>
          <w:rFonts w:cs="Arial"/>
          <w:highlight w:val="cyan"/>
        </w:rPr>
      </w:pPr>
    </w:p>
    <w:p w14:paraId="0CBEBA8F" w14:textId="77777777" w:rsidR="0049363E" w:rsidRPr="003D760C" w:rsidRDefault="0049363E" w:rsidP="0049363E">
      <w:pPr>
        <w:jc w:val="both"/>
        <w:rPr>
          <w:rFonts w:cs="Arial"/>
        </w:rPr>
      </w:pPr>
      <w:r w:rsidRPr="003D760C">
        <w:rPr>
          <w:rFonts w:cs="Arial"/>
        </w:rPr>
        <w:t xml:space="preserve">Na predmetu najema </w:t>
      </w:r>
      <w:r w:rsidRPr="001055F9">
        <w:rPr>
          <w:rFonts w:cs="Arial"/>
        </w:rPr>
        <w:t xml:space="preserve">ima lastninsko </w:t>
      </w:r>
      <w:r w:rsidRPr="003D760C">
        <w:rPr>
          <w:rFonts w:cs="Arial"/>
        </w:rPr>
        <w:t>pravico izključno najemodajalec ___________________. Najemnik mora to lastninsko pravico spoštovati in doseči tudi pri tretjih osebah, da jo spoštujejo.</w:t>
      </w:r>
    </w:p>
    <w:p w14:paraId="0C07B5E7" w14:textId="77777777" w:rsidR="0049363E" w:rsidRPr="003D760C" w:rsidRDefault="0049363E" w:rsidP="0049363E">
      <w:pPr>
        <w:jc w:val="both"/>
        <w:rPr>
          <w:rFonts w:cs="Arial"/>
        </w:rPr>
      </w:pPr>
    </w:p>
    <w:p w14:paraId="1EDA0A01" w14:textId="77777777" w:rsidR="0049363E" w:rsidRPr="003D760C" w:rsidRDefault="0049363E" w:rsidP="0049363E">
      <w:pPr>
        <w:jc w:val="both"/>
        <w:rPr>
          <w:rFonts w:cs="Arial"/>
        </w:rPr>
      </w:pPr>
      <w:r w:rsidRPr="003D760C">
        <w:rPr>
          <w:rFonts w:cs="Arial"/>
        </w:rPr>
        <w:t>Najemnik predmeta najema ne more odtujiti niti brezplačno niti proti plačilu niti ga ne more zastaviti.</w:t>
      </w:r>
    </w:p>
    <w:p w14:paraId="2DBE8CD9" w14:textId="77777777" w:rsidR="0049363E" w:rsidRPr="003D760C" w:rsidRDefault="0049363E" w:rsidP="0049363E">
      <w:pPr>
        <w:jc w:val="both"/>
        <w:rPr>
          <w:rFonts w:cs="Arial"/>
        </w:rPr>
      </w:pPr>
    </w:p>
    <w:p w14:paraId="022E3B6D" w14:textId="77777777" w:rsidR="0049363E" w:rsidRPr="003D760C" w:rsidRDefault="0049363E" w:rsidP="0049363E">
      <w:pPr>
        <w:jc w:val="both"/>
        <w:rPr>
          <w:rFonts w:cs="Arial"/>
        </w:rPr>
      </w:pPr>
      <w:r w:rsidRPr="003D760C">
        <w:rPr>
          <w:rFonts w:cs="Arial"/>
        </w:rPr>
        <w:t xml:space="preserve">O posegih tretjih, okvarah predmeta najema ali o drugih okoliščinah, v katerih bi lahko bila ogrožena, uničena ali odtujena lastnina najemodajalca ______________________________, mora najemnik takoj obvestiti najemodajalca in pri tem navesti vse pomembne okoliščine. </w:t>
      </w:r>
    </w:p>
    <w:p w14:paraId="42AA68DD" w14:textId="77777777" w:rsidR="0049363E" w:rsidRPr="003D760C" w:rsidRDefault="0049363E" w:rsidP="0049363E">
      <w:pPr>
        <w:jc w:val="both"/>
        <w:rPr>
          <w:rFonts w:cs="Arial"/>
        </w:rPr>
      </w:pPr>
    </w:p>
    <w:p w14:paraId="1E85BCD5" w14:textId="77777777" w:rsidR="0049363E" w:rsidRPr="003D760C" w:rsidRDefault="0049363E" w:rsidP="0049363E">
      <w:pPr>
        <w:jc w:val="both"/>
        <w:rPr>
          <w:rFonts w:cs="Arial"/>
        </w:rPr>
      </w:pPr>
      <w:r w:rsidRPr="003D760C">
        <w:rPr>
          <w:rFonts w:cs="Arial"/>
        </w:rPr>
        <w:t xml:space="preserve">Najemodajalec __________________________________________kot lastnik predmeta najema ni upravičen prenesti svojih pravic iz te pogodbe na druge pravne subjekte. V primeru, da najemodajalec </w:t>
      </w:r>
      <w:r w:rsidRPr="003D760C">
        <w:rPr>
          <w:rFonts w:cs="Arial"/>
        </w:rPr>
        <w:lastRenderedPageBreak/>
        <w:t>preneha obstajati kot samostojen pravni subjekt (npr. združitev, prevzem, ipd.) se s tem obveznosti najemnika ne morejo spremeniti.</w:t>
      </w:r>
    </w:p>
    <w:p w14:paraId="0BA9F9FE" w14:textId="77777777" w:rsidR="0049363E" w:rsidRPr="008A4E68" w:rsidRDefault="0049363E" w:rsidP="0049363E">
      <w:pPr>
        <w:jc w:val="both"/>
        <w:rPr>
          <w:rFonts w:cs="Arial"/>
          <w:highlight w:val="cyan"/>
        </w:rPr>
      </w:pPr>
    </w:p>
    <w:p w14:paraId="12E84B1C" w14:textId="77777777" w:rsidR="0049363E" w:rsidRPr="003D760C" w:rsidRDefault="0049363E" w:rsidP="0049363E">
      <w:pPr>
        <w:jc w:val="both"/>
        <w:rPr>
          <w:rFonts w:cs="Arial"/>
        </w:rPr>
      </w:pPr>
      <w:r w:rsidRPr="003D760C">
        <w:rPr>
          <w:rFonts w:cs="Arial"/>
        </w:rPr>
        <w:t>Po izteku pogodbe je najemnik dolžan predmet pogodbe vrniti v posest najemodajalcu in sicer najkasneje v 30 dneh po izteku pogodbe, če se najemodajalec in najemnik ne sporazumeta drugače.</w:t>
      </w:r>
    </w:p>
    <w:p w14:paraId="74962FBC" w14:textId="77777777" w:rsidR="0049363E" w:rsidRDefault="0049363E" w:rsidP="0049363E">
      <w:pPr>
        <w:rPr>
          <w:rFonts w:cs="Arial"/>
          <w:highlight w:val="cyan"/>
        </w:rPr>
      </w:pPr>
    </w:p>
    <w:p w14:paraId="40B232D6" w14:textId="77777777" w:rsidR="0049363E" w:rsidRPr="008A4E68" w:rsidRDefault="0049363E" w:rsidP="0049363E">
      <w:pPr>
        <w:rPr>
          <w:rFonts w:cs="Arial"/>
          <w:highlight w:val="cyan"/>
        </w:rPr>
      </w:pPr>
    </w:p>
    <w:p w14:paraId="0F55192E" w14:textId="77777777" w:rsidR="0049363E" w:rsidRPr="00832F60" w:rsidRDefault="0049363E" w:rsidP="0049363E">
      <w:pPr>
        <w:rPr>
          <w:rFonts w:cs="Arial"/>
          <w:bCs/>
          <w:u w:val="single"/>
        </w:rPr>
      </w:pPr>
      <w:r w:rsidRPr="00832F60">
        <w:rPr>
          <w:rFonts w:cs="Arial"/>
          <w:bCs/>
          <w:u w:val="single"/>
        </w:rPr>
        <w:t>Nevarnosti in vračilo</w:t>
      </w:r>
    </w:p>
    <w:p w14:paraId="4EB3C098" w14:textId="77777777" w:rsidR="0049363E" w:rsidRDefault="0049363E" w:rsidP="0049363E">
      <w:pPr>
        <w:rPr>
          <w:rFonts w:cs="Arial"/>
          <w:highlight w:val="cyan"/>
        </w:rPr>
      </w:pPr>
    </w:p>
    <w:p w14:paraId="60F05A9D" w14:textId="77777777" w:rsidR="0049363E" w:rsidRPr="003D760C" w:rsidRDefault="0049363E" w:rsidP="0049363E">
      <w:pPr>
        <w:pStyle w:val="BodyText"/>
        <w:numPr>
          <w:ilvl w:val="0"/>
          <w:numId w:val="26"/>
        </w:numPr>
        <w:jc w:val="center"/>
        <w:rPr>
          <w:rFonts w:cs="Arial"/>
        </w:rPr>
      </w:pPr>
      <w:r w:rsidRPr="003D760C">
        <w:rPr>
          <w:rFonts w:cs="Arial"/>
        </w:rPr>
        <w:t>člen</w:t>
      </w:r>
    </w:p>
    <w:p w14:paraId="7FD1193D" w14:textId="77777777" w:rsidR="0049363E" w:rsidRPr="008A4E68" w:rsidRDefault="0049363E" w:rsidP="0049363E">
      <w:pPr>
        <w:rPr>
          <w:rFonts w:cs="Arial"/>
          <w:highlight w:val="cyan"/>
        </w:rPr>
      </w:pPr>
    </w:p>
    <w:p w14:paraId="13C2420F" w14:textId="77777777" w:rsidR="0049363E" w:rsidRPr="003D760C" w:rsidRDefault="0049363E" w:rsidP="0049363E">
      <w:pPr>
        <w:jc w:val="both"/>
        <w:rPr>
          <w:rFonts w:cs="Arial"/>
        </w:rPr>
      </w:pPr>
      <w:r w:rsidRPr="003D760C">
        <w:rPr>
          <w:rFonts w:cs="Arial"/>
        </w:rPr>
        <w:t>Če predmeta najema ni mogoče uporabljati ali pa je njegova uporaba omejena zaradi okvare, vključno s totalno škodo, zaradi pravne, tehnične ali gospodarske neuporabnosti, tudi če gre za naključje ali višjo silo, je najemodajalec še naprej dolžan izpolnjevati pogodbene obveznosti (to je zagotoviti ustrezno nadomestno izpolnitev), razen če je vzrok za neuporabnost ali omejeno uporabnost predmeta najema (naprave) na strani najemnika.</w:t>
      </w:r>
    </w:p>
    <w:p w14:paraId="1E6CE788" w14:textId="77777777" w:rsidR="0049363E" w:rsidRPr="003D760C" w:rsidRDefault="0049363E" w:rsidP="0049363E">
      <w:pPr>
        <w:jc w:val="both"/>
        <w:rPr>
          <w:rFonts w:cs="Arial"/>
        </w:rPr>
      </w:pPr>
    </w:p>
    <w:p w14:paraId="52FB1B15" w14:textId="77777777" w:rsidR="0049363E" w:rsidRPr="003D760C" w:rsidRDefault="0049363E" w:rsidP="0049363E">
      <w:pPr>
        <w:jc w:val="both"/>
        <w:rPr>
          <w:rFonts w:cs="Arial"/>
        </w:rPr>
      </w:pPr>
      <w:r w:rsidRPr="003D760C">
        <w:rPr>
          <w:rFonts w:cs="Arial"/>
        </w:rPr>
        <w:t xml:space="preserve">Če napaka ni odpravljena v pogodbenem roku (definiranem v »tehničnih specifikacijah«), mora najemodajalec najemniku po preteku tega roka za čas odprave napake zagotoviti enakovredno nadomestno blago. </w:t>
      </w:r>
    </w:p>
    <w:p w14:paraId="676B9970" w14:textId="77777777" w:rsidR="0049363E" w:rsidRDefault="0049363E" w:rsidP="00144C3B">
      <w:pPr>
        <w:rPr>
          <w:rFonts w:cs="Arial"/>
          <w:bCs/>
          <w:u w:val="single"/>
        </w:rPr>
      </w:pPr>
    </w:p>
    <w:p w14:paraId="736B2121" w14:textId="77777777" w:rsidR="00144C3B" w:rsidRDefault="00144C3B" w:rsidP="001376E5">
      <w:pPr>
        <w:rPr>
          <w:rFonts w:cs="Arial"/>
          <w:b/>
          <w:highlight w:val="cyan"/>
        </w:rPr>
      </w:pPr>
    </w:p>
    <w:p w14:paraId="6FE2E9DE" w14:textId="77777777" w:rsidR="00BC3B24" w:rsidRPr="003D760C" w:rsidRDefault="00144C3B" w:rsidP="00DA38E0">
      <w:pPr>
        <w:numPr>
          <w:ilvl w:val="0"/>
          <w:numId w:val="25"/>
        </w:numPr>
        <w:rPr>
          <w:rFonts w:cs="Arial"/>
          <w:b/>
          <w:bCs/>
        </w:rPr>
      </w:pPr>
      <w:r>
        <w:rPr>
          <w:rFonts w:cs="Arial"/>
          <w:b/>
          <w:bCs/>
        </w:rPr>
        <w:t>ZAVAROVANJE POGODBE</w:t>
      </w:r>
    </w:p>
    <w:p w14:paraId="6F32E5A7" w14:textId="77777777" w:rsidR="00E0771F" w:rsidRDefault="00E0771F" w:rsidP="00E0771F">
      <w:pPr>
        <w:rPr>
          <w:rFonts w:cs="Arial"/>
          <w:highlight w:val="cyan"/>
        </w:rPr>
      </w:pPr>
    </w:p>
    <w:p w14:paraId="0EA12930" w14:textId="77777777" w:rsidR="00E0771F" w:rsidRPr="00323243" w:rsidRDefault="00E0771F" w:rsidP="00DA38E0">
      <w:pPr>
        <w:pStyle w:val="BodyText"/>
        <w:numPr>
          <w:ilvl w:val="0"/>
          <w:numId w:val="26"/>
        </w:numPr>
        <w:jc w:val="center"/>
        <w:rPr>
          <w:rFonts w:cs="Arial"/>
        </w:rPr>
      </w:pPr>
      <w:r w:rsidRPr="00323243">
        <w:rPr>
          <w:rFonts w:cs="Arial"/>
        </w:rPr>
        <w:t>člen</w:t>
      </w:r>
    </w:p>
    <w:p w14:paraId="57B5D11B" w14:textId="77777777" w:rsidR="00BC3B24" w:rsidRPr="00063592" w:rsidRDefault="00BC3B24" w:rsidP="00BC3B24">
      <w:pPr>
        <w:rPr>
          <w:rFonts w:cs="Arial"/>
        </w:rPr>
      </w:pPr>
    </w:p>
    <w:p w14:paraId="7523DB43" w14:textId="77777777" w:rsidR="00BC3B24" w:rsidRPr="00144C3B" w:rsidRDefault="00BC3B24" w:rsidP="00BC3B24">
      <w:pPr>
        <w:jc w:val="both"/>
        <w:rPr>
          <w:rFonts w:cs="Arial"/>
        </w:rPr>
      </w:pPr>
      <w:r w:rsidRPr="00144C3B">
        <w:rPr>
          <w:rFonts w:cs="Arial"/>
        </w:rPr>
        <w:t>Ponudnik mora naročniku kot pogoj za veljavnost te pogodbe predložiti finančno zavarovanje</w:t>
      </w:r>
      <w:r w:rsidRPr="00144C3B">
        <w:rPr>
          <w:rFonts w:cs="Arial"/>
          <w:b/>
        </w:rPr>
        <w:t xml:space="preserve"> za dobro izvedbo pogodbenih obveznosti</w:t>
      </w:r>
      <w:r w:rsidRPr="00144C3B">
        <w:rPr>
          <w:rFonts w:cs="Arial"/>
        </w:rPr>
        <w:t xml:space="preserve"> najkasneje v desetih dneh po sklenitvi pogodbe, </w:t>
      </w:r>
      <w:r w:rsidRPr="00144C3B">
        <w:rPr>
          <w:rFonts w:cs="Arial"/>
          <w:u w:val="single"/>
        </w:rPr>
        <w:t>in sicer v višini 5% pogodbene vrednosti z DDV</w:t>
      </w:r>
      <w:r w:rsidRPr="00144C3B">
        <w:rPr>
          <w:rFonts w:cs="Arial"/>
        </w:rPr>
        <w:t>. Predložitev te bančne garancije je pogoj za veljavnost pogodbe. Bančna garancija za dobro izvedbo pogodbenih obveznosti mora veljati še 30 dni po preteku roka za izpolnitev pogodbenih obveznosti.</w:t>
      </w:r>
    </w:p>
    <w:p w14:paraId="7B9F8D1A" w14:textId="77777777" w:rsidR="00BC3B24" w:rsidRPr="00144C3B" w:rsidRDefault="00BC3B24" w:rsidP="00BC3B24">
      <w:pPr>
        <w:jc w:val="both"/>
        <w:rPr>
          <w:rFonts w:cs="Arial"/>
        </w:rPr>
      </w:pPr>
    </w:p>
    <w:p w14:paraId="32F510B6" w14:textId="77777777" w:rsidR="00BC3B24" w:rsidRPr="00144C3B" w:rsidRDefault="00BC3B24" w:rsidP="00BC3B24">
      <w:pPr>
        <w:jc w:val="both"/>
        <w:rPr>
          <w:rFonts w:cs="Arial"/>
        </w:rPr>
      </w:pPr>
      <w:r w:rsidRPr="00144C3B">
        <w:rPr>
          <w:rFonts w:cs="Arial"/>
        </w:rPr>
        <w:t xml:space="preserve">Naročnik bo unovčil bančno garancijo za dobro izvedbo pogodbenih obveznosti, če se bo izkazalo, da naročilo ni izvedeno v rokih, kvaliteti in količini zahtevanih v razpisni dokumentaciji in pogodbi. </w:t>
      </w:r>
    </w:p>
    <w:p w14:paraId="7E8EF01A" w14:textId="77777777" w:rsidR="00BC3B24" w:rsidRPr="00144C3B"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9E1B6B" w14:textId="77777777" w:rsidR="00BC3B24" w:rsidRPr="00144C3B"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44C3B">
        <w:rPr>
          <w:rFonts w:cs="Arial"/>
        </w:rPr>
        <w:t>Bančna garancija za dobro izvedbo pogodbenih obveznosti služi tudi za poplačilo potrjenih obveznosti ponudnika do podizvajalcev.</w:t>
      </w:r>
    </w:p>
    <w:p w14:paraId="688EA904" w14:textId="77777777" w:rsidR="00BC3B24" w:rsidRPr="00144C3B"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3F6F3CA" w14:textId="77777777" w:rsidR="00BC3B24"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44C3B">
        <w:rPr>
          <w:rFonts w:cs="Arial"/>
        </w:rPr>
        <w:t>Garancija za dobro izvedbo pogodbenih obveznosti mora biti unovčljiva na prvi poziv in jo mora izdati banka, ki je sprejemljiva za naročnika. Garancija mora biti podana v obliki, kot je predpisana v razpisni dokumentaciji.</w:t>
      </w:r>
    </w:p>
    <w:p w14:paraId="73F37774" w14:textId="77777777" w:rsidR="00BC3B24" w:rsidRPr="00063592"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3A8CA2" w14:textId="77777777" w:rsidR="00BC3B24" w:rsidRPr="00BC3B24" w:rsidRDefault="00BC3B24" w:rsidP="00DA38E0">
      <w:pPr>
        <w:pStyle w:val="BodyText"/>
        <w:numPr>
          <w:ilvl w:val="0"/>
          <w:numId w:val="26"/>
        </w:numPr>
        <w:jc w:val="center"/>
        <w:rPr>
          <w:rFonts w:cs="Arial"/>
        </w:rPr>
      </w:pPr>
      <w:r w:rsidRPr="00BC3B24">
        <w:rPr>
          <w:rFonts w:cs="Arial"/>
        </w:rPr>
        <w:t>člen</w:t>
      </w:r>
    </w:p>
    <w:p w14:paraId="0732077C" w14:textId="77777777" w:rsidR="00BC3B24" w:rsidRPr="00063592"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55D15A" w14:textId="77777777" w:rsidR="00BC3B24" w:rsidRPr="00144C3B"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44C3B">
        <w:rPr>
          <w:rFonts w:cs="Arial"/>
        </w:rPr>
        <w:t>Ponudnik mora naročniku v roku 10 dni od končnega prevzema opreme predložiti finančno zavarovanje</w:t>
      </w:r>
      <w:r w:rsidRPr="00144C3B">
        <w:rPr>
          <w:rFonts w:cs="Arial"/>
          <w:b/>
        </w:rPr>
        <w:t xml:space="preserve"> za odpravo napak v garancijski dobi</w:t>
      </w:r>
      <w:r w:rsidR="00144C3B" w:rsidRPr="00144C3B">
        <w:rPr>
          <w:rFonts w:cs="Arial"/>
          <w:b/>
        </w:rPr>
        <w:t xml:space="preserve"> za </w:t>
      </w:r>
      <w:r w:rsidR="00144C3B" w:rsidRPr="00542121">
        <w:rPr>
          <w:rFonts w:cs="Arial"/>
          <w:b/>
        </w:rPr>
        <w:t>izvedena GOI dela</w:t>
      </w:r>
      <w:r w:rsidRPr="00542121">
        <w:rPr>
          <w:rFonts w:cs="Arial"/>
        </w:rPr>
        <w:t xml:space="preserve">. </w:t>
      </w:r>
      <w:r w:rsidRPr="00144C3B">
        <w:rPr>
          <w:rFonts w:cs="Arial"/>
        </w:rPr>
        <w:t xml:space="preserve">S to garancijo (originalen dokument) se banka nepreklicno in brezpogojno obvezuje, da bo na naročnikov prvi pisni poziv in ne glede na kakršenkoli ugovor izvajalca, </w:t>
      </w:r>
      <w:r w:rsidRPr="00144C3B">
        <w:rPr>
          <w:rFonts w:cs="Arial"/>
          <w:u w:val="single"/>
        </w:rPr>
        <w:t xml:space="preserve">izplačala znesek v višini 5% pogodbene vrednosti </w:t>
      </w:r>
      <w:r w:rsidR="00144C3B" w:rsidRPr="00144C3B">
        <w:rPr>
          <w:rFonts w:cs="Arial"/>
          <w:u w:val="single"/>
        </w:rPr>
        <w:t xml:space="preserve">GOI del </w:t>
      </w:r>
      <w:r w:rsidRPr="00144C3B">
        <w:rPr>
          <w:rFonts w:cs="Arial"/>
          <w:u w:val="single"/>
        </w:rPr>
        <w:t>z DDV</w:t>
      </w:r>
      <w:r w:rsidRPr="00144C3B">
        <w:rPr>
          <w:rFonts w:cs="Arial"/>
        </w:rPr>
        <w:t>, če ponudnik v garancijskem roku oz. v roku veljavnosti garancije, ne bo izpolnil svoje obveznosti, ki izhaja iz naslova garancijske obveznosti in v primeru, če bo pred ali v 60-dneh po  preteku garancije na zahtevo uporabnika ponudnik zavrnil sklenitev pogodbe o pogarancijskem vzdrževanju v znesku in pod pogoji, ki so določeni v pogodbi in njenih prilogah. Bančna garancija za odpravo napak v garancijski dobi mora veljati še 1 dan po preteku garancije.</w:t>
      </w:r>
    </w:p>
    <w:p w14:paraId="684D311A" w14:textId="77777777" w:rsidR="00BC3B24" w:rsidRPr="00144C3B"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619041" w14:textId="77777777" w:rsidR="00BC3B24" w:rsidRPr="00144C3B" w:rsidRDefault="00BC3B24" w:rsidP="00BC3B24">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44C3B">
        <w:rPr>
          <w:rFonts w:cs="Arial"/>
        </w:rPr>
        <w:t xml:space="preserve">Garancija za dobro izvedbo pogodbenih obveznosti </w:t>
      </w:r>
      <w:r w:rsidR="00144C3B" w:rsidRPr="00542121">
        <w:rPr>
          <w:rFonts w:cs="Arial"/>
        </w:rPr>
        <w:t xml:space="preserve">za izvedena GOI dela </w:t>
      </w:r>
      <w:r w:rsidRPr="00542121">
        <w:rPr>
          <w:rFonts w:cs="Arial"/>
        </w:rPr>
        <w:t xml:space="preserve">mora biti unovčljiva na prvi poziv in jo mora izdati banka, ki je sprejemljiva za naročnika. Garancija mora biti </w:t>
      </w:r>
      <w:r w:rsidRPr="00144C3B">
        <w:rPr>
          <w:rFonts w:cs="Arial"/>
        </w:rPr>
        <w:t>podana v obliki, kot je predpisana v razpisni dokumentaciji.</w:t>
      </w:r>
    </w:p>
    <w:p w14:paraId="5DE7F756" w14:textId="77777777" w:rsidR="00BC3B24" w:rsidRPr="00144C3B"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088379" w14:textId="77777777" w:rsidR="00BC3B24" w:rsidRPr="00144C3B"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44C3B">
        <w:rPr>
          <w:rFonts w:cs="Arial"/>
        </w:rPr>
        <w:t xml:space="preserve">Ponudnik bo moral za linearni pospeševalnik s pripadajočo opremo predložiti bančno garancijo za odpravo napak v garancijski dobi po končnem prevzemu celotnega predmeta pogodbe. </w:t>
      </w:r>
    </w:p>
    <w:p w14:paraId="0CA87BA6" w14:textId="77777777" w:rsidR="00BC3B24" w:rsidRDefault="00BC3B24" w:rsidP="00BC3B24">
      <w:pPr>
        <w:tabs>
          <w:tab w:val="left" w:pos="704"/>
        </w:tabs>
        <w:rPr>
          <w:rFonts w:cs="Arial"/>
        </w:rPr>
      </w:pPr>
    </w:p>
    <w:p w14:paraId="369C35BE" w14:textId="77777777" w:rsidR="00BC3B24" w:rsidRPr="00BC3B24" w:rsidRDefault="00BC3B24" w:rsidP="00DA38E0">
      <w:pPr>
        <w:pStyle w:val="BodyText"/>
        <w:numPr>
          <w:ilvl w:val="0"/>
          <w:numId w:val="26"/>
        </w:numPr>
        <w:jc w:val="center"/>
        <w:rPr>
          <w:rFonts w:cs="Arial"/>
        </w:rPr>
      </w:pPr>
      <w:r w:rsidRPr="00BC3B24">
        <w:rPr>
          <w:rFonts w:cs="Arial"/>
        </w:rPr>
        <w:t>člen</w:t>
      </w:r>
    </w:p>
    <w:p w14:paraId="21C69AD5" w14:textId="77777777" w:rsidR="00BC3B24" w:rsidRPr="00063592" w:rsidRDefault="00BC3B24" w:rsidP="00BC3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2EAAEE" w14:textId="77777777" w:rsidR="00BC3B24" w:rsidRDefault="00BC3B24" w:rsidP="00BC3B2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63592">
        <w:rPr>
          <w:rFonts w:cs="Arial"/>
        </w:rPr>
        <w:t>Naročnik ima pravico odložiti pogodbeno plačilo za čas do predložitve bančne garancije za odpravo napak v garancijskem roku.</w:t>
      </w:r>
    </w:p>
    <w:p w14:paraId="2860463A" w14:textId="77777777" w:rsidR="00BC3B24" w:rsidRPr="00063592" w:rsidRDefault="00BC3B24" w:rsidP="00BC3B2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072E9C7" w14:textId="77777777" w:rsidR="00BC3B24" w:rsidRDefault="00BC3B24" w:rsidP="00BC3B24">
      <w:pPr>
        <w:tabs>
          <w:tab w:val="left" w:pos="704"/>
        </w:tabs>
        <w:rPr>
          <w:rFonts w:cs="Arial"/>
        </w:rPr>
      </w:pPr>
    </w:p>
    <w:p w14:paraId="237F2E71" w14:textId="77777777" w:rsidR="00BC3B24" w:rsidRPr="00BC3B24" w:rsidRDefault="00BC3B24" w:rsidP="00DA38E0">
      <w:pPr>
        <w:numPr>
          <w:ilvl w:val="0"/>
          <w:numId w:val="25"/>
        </w:numPr>
        <w:rPr>
          <w:rFonts w:cs="Arial"/>
          <w:b/>
          <w:bCs/>
        </w:rPr>
      </w:pPr>
      <w:r w:rsidRPr="00BC3B24">
        <w:rPr>
          <w:rFonts w:cs="Arial"/>
          <w:b/>
          <w:bCs/>
        </w:rPr>
        <w:t xml:space="preserve">Pooblaščene osebe, medsebojno sodelovanje in obveščanje </w:t>
      </w:r>
    </w:p>
    <w:p w14:paraId="612572E6" w14:textId="77777777" w:rsidR="00BC3B24" w:rsidRPr="00063592" w:rsidRDefault="00BC3B24" w:rsidP="00BC3B24">
      <w:pPr>
        <w:suppressAutoHyphens/>
        <w:contextualSpacing/>
        <w:rPr>
          <w:rFonts w:cs="Arial"/>
          <w:bCs/>
        </w:rPr>
      </w:pPr>
    </w:p>
    <w:p w14:paraId="74B5D730" w14:textId="77777777" w:rsidR="00BC3B24" w:rsidRPr="00BC3B24" w:rsidRDefault="00BC3B24" w:rsidP="00DA38E0">
      <w:pPr>
        <w:pStyle w:val="BodyText"/>
        <w:numPr>
          <w:ilvl w:val="0"/>
          <w:numId w:val="26"/>
        </w:numPr>
        <w:jc w:val="center"/>
        <w:rPr>
          <w:rFonts w:cs="Arial"/>
        </w:rPr>
      </w:pPr>
      <w:r w:rsidRPr="00BC3B24">
        <w:rPr>
          <w:rFonts w:cs="Arial"/>
        </w:rPr>
        <w:t>člen</w:t>
      </w:r>
    </w:p>
    <w:p w14:paraId="7F0D5361" w14:textId="77777777" w:rsidR="00BC3B24" w:rsidRPr="00063592" w:rsidRDefault="00BC3B24" w:rsidP="00BC3B24">
      <w:pPr>
        <w:jc w:val="center"/>
        <w:rPr>
          <w:rFonts w:cs="Arial"/>
          <w:bCs/>
        </w:rPr>
      </w:pPr>
    </w:p>
    <w:p w14:paraId="3D44B5B0" w14:textId="77777777" w:rsidR="00BC3B24" w:rsidRPr="00063592" w:rsidRDefault="00BC3B24" w:rsidP="00BC3B24">
      <w:pPr>
        <w:jc w:val="both"/>
        <w:rPr>
          <w:rFonts w:cs="Arial"/>
          <w:bCs/>
        </w:rPr>
      </w:pPr>
      <w:r w:rsidRPr="00063592">
        <w:rPr>
          <w:rFonts w:cs="Arial"/>
          <w:bCs/>
        </w:rPr>
        <w:t>Skrbnik pogodbe</w:t>
      </w:r>
      <w:r>
        <w:rPr>
          <w:rFonts w:cs="Arial"/>
          <w:bCs/>
        </w:rPr>
        <w:t xml:space="preserve"> za najem PET/CT skenerja</w:t>
      </w:r>
      <w:r w:rsidRPr="00063592">
        <w:rPr>
          <w:rFonts w:cs="Arial"/>
          <w:bCs/>
        </w:rPr>
        <w:t xml:space="preserve"> na strani naročnika:</w:t>
      </w:r>
    </w:p>
    <w:p w14:paraId="0FFAE7BF" w14:textId="77777777" w:rsidR="00BC3B24" w:rsidRPr="00063592" w:rsidRDefault="00BC3B24" w:rsidP="00BC3B24">
      <w:pPr>
        <w:jc w:val="both"/>
        <w:rPr>
          <w:rFonts w:cs="Arial"/>
          <w:bCs/>
        </w:rPr>
      </w:pPr>
      <w:r>
        <w:rPr>
          <w:rFonts w:cs="Arial"/>
          <w:bCs/>
        </w:rPr>
        <w:t>_____________________</w:t>
      </w:r>
    </w:p>
    <w:p w14:paraId="279956D1" w14:textId="77777777" w:rsidR="00BC3B24" w:rsidRPr="00063592" w:rsidRDefault="00BC3B24" w:rsidP="00BC3B24">
      <w:pPr>
        <w:jc w:val="both"/>
        <w:rPr>
          <w:rFonts w:cs="Arial"/>
          <w:bCs/>
        </w:rPr>
      </w:pPr>
      <w:r w:rsidRPr="00063592">
        <w:rPr>
          <w:rFonts w:cs="Arial"/>
          <w:bCs/>
        </w:rPr>
        <w:t xml:space="preserve">Telefon: </w:t>
      </w:r>
      <w:r>
        <w:rPr>
          <w:rFonts w:cs="Arial"/>
          <w:bCs/>
        </w:rPr>
        <w:t>___________________</w:t>
      </w:r>
    </w:p>
    <w:p w14:paraId="40A44DE4" w14:textId="77777777" w:rsidR="00BC3B24" w:rsidRPr="00063592" w:rsidRDefault="00BC3B24" w:rsidP="00BC3B24">
      <w:pPr>
        <w:jc w:val="both"/>
        <w:rPr>
          <w:rFonts w:cs="Arial"/>
          <w:bCs/>
        </w:rPr>
      </w:pPr>
      <w:r w:rsidRPr="00063592">
        <w:rPr>
          <w:rFonts w:cs="Arial"/>
          <w:bCs/>
        </w:rPr>
        <w:t xml:space="preserve">E-mail: </w:t>
      </w:r>
      <w:r>
        <w:rPr>
          <w:rFonts w:cs="Arial"/>
          <w:bCs/>
        </w:rPr>
        <w:t>__________________</w:t>
      </w:r>
    </w:p>
    <w:p w14:paraId="7A4D05FB" w14:textId="77777777" w:rsidR="00BC3B24" w:rsidRPr="00063592" w:rsidRDefault="00BC3B24" w:rsidP="00BC3B24">
      <w:pPr>
        <w:jc w:val="both"/>
        <w:rPr>
          <w:rFonts w:cs="Arial"/>
          <w:bCs/>
        </w:rPr>
      </w:pPr>
    </w:p>
    <w:p w14:paraId="77EB6C6F" w14:textId="77777777" w:rsidR="00BC3B24" w:rsidRPr="00063592" w:rsidRDefault="00BC3B24" w:rsidP="00BC3B24">
      <w:pPr>
        <w:jc w:val="both"/>
        <w:rPr>
          <w:rFonts w:cs="Arial"/>
          <w:bCs/>
        </w:rPr>
      </w:pPr>
      <w:r w:rsidRPr="00063592">
        <w:rPr>
          <w:rFonts w:cs="Arial"/>
          <w:bCs/>
        </w:rPr>
        <w:t>Skrbnik pogodbe za izvedbo GOI del na strani naročnika:</w:t>
      </w:r>
    </w:p>
    <w:p w14:paraId="1DABE114" w14:textId="77777777" w:rsidR="00BC3B24" w:rsidRPr="00063592" w:rsidRDefault="00BC3B24" w:rsidP="00BC3B24">
      <w:pPr>
        <w:jc w:val="both"/>
        <w:rPr>
          <w:rFonts w:cs="Arial"/>
          <w:bCs/>
        </w:rPr>
      </w:pPr>
      <w:r>
        <w:rPr>
          <w:rFonts w:cs="Arial"/>
          <w:bCs/>
        </w:rPr>
        <w:t>________________________</w:t>
      </w:r>
    </w:p>
    <w:p w14:paraId="65E66E64" w14:textId="77777777" w:rsidR="00BC3B24" w:rsidRPr="00063592" w:rsidRDefault="00BC3B24" w:rsidP="00BC3B24">
      <w:pPr>
        <w:jc w:val="both"/>
        <w:rPr>
          <w:rFonts w:cs="Arial"/>
          <w:bCs/>
        </w:rPr>
      </w:pPr>
      <w:r>
        <w:rPr>
          <w:rFonts w:cs="Arial"/>
          <w:bCs/>
        </w:rPr>
        <w:t>Telefon: _____________________</w:t>
      </w:r>
    </w:p>
    <w:p w14:paraId="5425E006" w14:textId="77777777" w:rsidR="00BC3B24" w:rsidRPr="00063592" w:rsidRDefault="00BC3B24" w:rsidP="00BC3B24">
      <w:pPr>
        <w:jc w:val="both"/>
        <w:rPr>
          <w:rFonts w:cs="Arial"/>
          <w:bCs/>
        </w:rPr>
      </w:pPr>
      <w:r w:rsidRPr="00063592">
        <w:rPr>
          <w:rFonts w:cs="Arial"/>
          <w:bCs/>
        </w:rPr>
        <w:t xml:space="preserve">E-mail: </w:t>
      </w:r>
      <w:r>
        <w:rPr>
          <w:rFonts w:cs="Arial"/>
          <w:bCs/>
        </w:rPr>
        <w:t>_______________________</w:t>
      </w:r>
    </w:p>
    <w:p w14:paraId="4C101D05" w14:textId="77777777" w:rsidR="00BC3B24" w:rsidRPr="00063592" w:rsidRDefault="00BC3B24" w:rsidP="00BC3B24">
      <w:pPr>
        <w:jc w:val="both"/>
        <w:rPr>
          <w:rFonts w:cs="Arial"/>
          <w:bCs/>
        </w:rPr>
      </w:pPr>
    </w:p>
    <w:p w14:paraId="213636AA" w14:textId="77777777" w:rsidR="00BC3B24" w:rsidRPr="00063592" w:rsidRDefault="00BC3B24" w:rsidP="00BC3B24">
      <w:pPr>
        <w:jc w:val="both"/>
        <w:rPr>
          <w:rFonts w:cs="Arial"/>
          <w:bCs/>
        </w:rPr>
      </w:pPr>
    </w:p>
    <w:p w14:paraId="37DBD62D" w14:textId="77777777" w:rsidR="00BC3B24" w:rsidRPr="00063592" w:rsidRDefault="00BC3B24" w:rsidP="00BC3B24">
      <w:pPr>
        <w:jc w:val="both"/>
        <w:rPr>
          <w:rFonts w:cs="Arial"/>
          <w:bCs/>
        </w:rPr>
      </w:pPr>
      <w:r>
        <w:rPr>
          <w:rFonts w:cs="Arial"/>
          <w:bCs/>
        </w:rPr>
        <w:t>Skrbnik pogodbe na strani</w:t>
      </w:r>
      <w:r w:rsidRPr="00063592">
        <w:rPr>
          <w:rFonts w:cs="Arial"/>
          <w:bCs/>
        </w:rPr>
        <w:t xml:space="preserve"> izvajalca</w:t>
      </w:r>
      <w:r>
        <w:rPr>
          <w:rFonts w:cs="Arial"/>
          <w:bCs/>
        </w:rPr>
        <w:t>:</w:t>
      </w:r>
      <w:r w:rsidRPr="00063592">
        <w:rPr>
          <w:rFonts w:cs="Arial"/>
          <w:bCs/>
        </w:rPr>
        <w:t xml:space="preserve"> </w:t>
      </w:r>
    </w:p>
    <w:p w14:paraId="07B43B97" w14:textId="77777777" w:rsidR="00BC3B24" w:rsidRPr="005532EB" w:rsidRDefault="00BC3B24" w:rsidP="00BC3B24">
      <w:pPr>
        <w:jc w:val="both"/>
        <w:rPr>
          <w:rFonts w:cs="Arial"/>
          <w:bCs/>
          <w:highlight w:val="yellow"/>
        </w:rPr>
      </w:pPr>
      <w:r w:rsidRPr="005532EB">
        <w:rPr>
          <w:rFonts w:cs="Arial"/>
          <w:bCs/>
          <w:highlight w:val="yellow"/>
        </w:rPr>
        <w:t>_______________________</w:t>
      </w:r>
    </w:p>
    <w:p w14:paraId="285ECF06" w14:textId="77777777" w:rsidR="00BC3B24" w:rsidRPr="005532EB" w:rsidRDefault="00BC3B24" w:rsidP="00BC3B24">
      <w:pPr>
        <w:jc w:val="both"/>
        <w:rPr>
          <w:rFonts w:cs="Arial"/>
          <w:bCs/>
          <w:highlight w:val="yellow"/>
        </w:rPr>
      </w:pPr>
      <w:r w:rsidRPr="005532EB">
        <w:rPr>
          <w:rFonts w:cs="Arial"/>
          <w:bCs/>
          <w:highlight w:val="yellow"/>
        </w:rPr>
        <w:t>Telefon: __________________</w:t>
      </w:r>
    </w:p>
    <w:p w14:paraId="5838D160" w14:textId="77777777" w:rsidR="00BC3B24" w:rsidRPr="00063592" w:rsidRDefault="00BC3B24" w:rsidP="00BC3B24">
      <w:pPr>
        <w:jc w:val="both"/>
        <w:rPr>
          <w:rFonts w:cs="Arial"/>
          <w:bCs/>
        </w:rPr>
      </w:pPr>
      <w:r w:rsidRPr="005532EB">
        <w:rPr>
          <w:rFonts w:cs="Arial"/>
          <w:bCs/>
          <w:highlight w:val="yellow"/>
        </w:rPr>
        <w:t xml:space="preserve">E-mail: </w:t>
      </w:r>
      <w:r w:rsidRPr="005532EB">
        <w:rPr>
          <w:highlight w:val="yellow"/>
        </w:rPr>
        <w:t>_______________________</w:t>
      </w:r>
      <w:bookmarkStart w:id="3" w:name="_GoBack"/>
      <w:bookmarkEnd w:id="3"/>
      <w:r w:rsidRPr="00063592">
        <w:rPr>
          <w:rFonts w:cs="Arial"/>
          <w:bCs/>
        </w:rPr>
        <w:t xml:space="preserve"> </w:t>
      </w:r>
    </w:p>
    <w:p w14:paraId="16C5328F" w14:textId="77777777" w:rsidR="00BC3B24" w:rsidRPr="00063592" w:rsidRDefault="00BC3B24" w:rsidP="00BC3B24">
      <w:pPr>
        <w:jc w:val="both"/>
        <w:rPr>
          <w:rFonts w:cs="Arial"/>
          <w:bCs/>
        </w:rPr>
      </w:pPr>
    </w:p>
    <w:p w14:paraId="263153E5" w14:textId="77777777" w:rsidR="00BC3B24" w:rsidRPr="00063592" w:rsidRDefault="00BC3B24" w:rsidP="00BC3B24">
      <w:pPr>
        <w:jc w:val="both"/>
        <w:rPr>
          <w:rFonts w:cs="Arial"/>
          <w:bCs/>
        </w:rPr>
      </w:pPr>
      <w:r w:rsidRPr="00063592">
        <w:rPr>
          <w:rFonts w:cs="Arial"/>
          <w:bCs/>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4D6C37A8" w14:textId="77777777" w:rsidR="00BC3B24" w:rsidRPr="00063592" w:rsidRDefault="00BC3B24" w:rsidP="00BC3B24">
      <w:pPr>
        <w:jc w:val="both"/>
        <w:rPr>
          <w:rFonts w:cs="Arial"/>
          <w:bCs/>
        </w:rPr>
      </w:pPr>
    </w:p>
    <w:p w14:paraId="4B9FFC1A" w14:textId="77777777" w:rsidR="00BC3B24" w:rsidRPr="00BC3B24" w:rsidRDefault="00BC3B24" w:rsidP="00DA38E0">
      <w:pPr>
        <w:pStyle w:val="BodyText"/>
        <w:numPr>
          <w:ilvl w:val="0"/>
          <w:numId w:val="26"/>
        </w:numPr>
        <w:jc w:val="center"/>
        <w:rPr>
          <w:rFonts w:cs="Arial"/>
        </w:rPr>
      </w:pPr>
      <w:r w:rsidRPr="00BC3B24">
        <w:rPr>
          <w:rFonts w:cs="Arial"/>
        </w:rPr>
        <w:t>člen</w:t>
      </w:r>
    </w:p>
    <w:p w14:paraId="539743A4" w14:textId="77777777" w:rsidR="00BC3B24" w:rsidRPr="00063592" w:rsidRDefault="00BC3B24" w:rsidP="00BC3B24">
      <w:pPr>
        <w:jc w:val="both"/>
        <w:rPr>
          <w:rFonts w:cs="Arial"/>
          <w:bCs/>
        </w:rPr>
      </w:pPr>
    </w:p>
    <w:p w14:paraId="6D0ACE61" w14:textId="77777777" w:rsidR="00BC3B24" w:rsidRPr="00063592" w:rsidRDefault="00BC3B24" w:rsidP="00BC3B24">
      <w:pPr>
        <w:jc w:val="both"/>
        <w:rPr>
          <w:rFonts w:cs="Arial"/>
          <w:bCs/>
        </w:rPr>
      </w:pPr>
      <w:r w:rsidRPr="00063592">
        <w:rPr>
          <w:rFonts w:cs="Arial"/>
          <w:bCs/>
        </w:rPr>
        <w:t>Pogodbene stranke se dogovorijo, da morajo biti vsa obvestila, prošnje in zahteve v pisni obliki in pravilno naslovljene poslane po pošti oziroma elektronski pošti.</w:t>
      </w:r>
    </w:p>
    <w:p w14:paraId="529C5D57" w14:textId="77777777" w:rsidR="00BC3B24" w:rsidRPr="00063592" w:rsidRDefault="00BC3B24" w:rsidP="00BC3B24">
      <w:pPr>
        <w:jc w:val="both"/>
        <w:rPr>
          <w:rFonts w:cs="Arial"/>
          <w:bCs/>
        </w:rPr>
      </w:pPr>
    </w:p>
    <w:p w14:paraId="53B5C76B" w14:textId="77777777" w:rsidR="00BC3B24" w:rsidRPr="00063592" w:rsidRDefault="00BC3B24" w:rsidP="00BC3B24">
      <w:pPr>
        <w:jc w:val="both"/>
        <w:rPr>
          <w:rFonts w:cs="Arial"/>
          <w:bCs/>
        </w:rPr>
      </w:pPr>
      <w:r w:rsidRPr="00063592">
        <w:rPr>
          <w:rFonts w:cs="Arial"/>
          <w:bCs/>
        </w:rPr>
        <w:t>Pogodbene stranke se dogovorijo, da se bodo medsebojno pravočasno in na zanesljiv način obveščale tudi o vseh dejstvih, katerih nastanek bi lahko kakor koli vplival na izpolnitev obveznosti.</w:t>
      </w:r>
    </w:p>
    <w:p w14:paraId="7FB03486" w14:textId="77777777" w:rsidR="00BC3B24" w:rsidRPr="00063592" w:rsidRDefault="00BC3B24" w:rsidP="00BC3B24">
      <w:pPr>
        <w:jc w:val="both"/>
        <w:rPr>
          <w:rFonts w:cs="Arial"/>
          <w:bCs/>
        </w:rPr>
      </w:pPr>
    </w:p>
    <w:p w14:paraId="25DC0506" w14:textId="77777777" w:rsidR="00BC3B24" w:rsidRDefault="00BC3B24" w:rsidP="00BC3B24">
      <w:pPr>
        <w:jc w:val="both"/>
        <w:rPr>
          <w:rFonts w:cs="Arial"/>
        </w:rPr>
      </w:pPr>
      <w:r w:rsidRPr="00063592">
        <w:rPr>
          <w:rFonts w:cs="Arial"/>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04B972E7" w14:textId="77777777" w:rsidR="00BC3B24" w:rsidRDefault="00BC3B24" w:rsidP="00BC3B24">
      <w:pPr>
        <w:jc w:val="both"/>
        <w:rPr>
          <w:rFonts w:cs="Arial"/>
        </w:rPr>
      </w:pPr>
    </w:p>
    <w:p w14:paraId="5979B27A" w14:textId="77777777" w:rsidR="00BC3B24" w:rsidRPr="00063592" w:rsidRDefault="00BC3B24" w:rsidP="00BC3B24">
      <w:pPr>
        <w:jc w:val="both"/>
        <w:rPr>
          <w:rFonts w:cs="Arial"/>
        </w:rPr>
      </w:pPr>
    </w:p>
    <w:p w14:paraId="2CC0D2C1" w14:textId="77777777" w:rsidR="00BC3B24" w:rsidRPr="00BC3B24" w:rsidRDefault="00BC3B24" w:rsidP="00DA38E0">
      <w:pPr>
        <w:numPr>
          <w:ilvl w:val="0"/>
          <w:numId w:val="25"/>
        </w:numPr>
        <w:rPr>
          <w:rFonts w:cs="Arial"/>
          <w:b/>
          <w:bCs/>
        </w:rPr>
      </w:pPr>
      <w:r w:rsidRPr="00BC3B24">
        <w:rPr>
          <w:rFonts w:cs="Arial"/>
          <w:b/>
          <w:bCs/>
        </w:rPr>
        <w:t>Varovanje zaupnih podatkov</w:t>
      </w:r>
    </w:p>
    <w:p w14:paraId="7C62072F" w14:textId="77777777" w:rsidR="00BC3B24" w:rsidRPr="00063592" w:rsidRDefault="00BC3B24" w:rsidP="00BC3B24">
      <w:pPr>
        <w:tabs>
          <w:tab w:val="left" w:pos="1701"/>
        </w:tabs>
        <w:rPr>
          <w:rFonts w:cs="Arial"/>
          <w:bCs/>
        </w:rPr>
      </w:pPr>
    </w:p>
    <w:p w14:paraId="57BA8471" w14:textId="77777777" w:rsidR="00BC3B24" w:rsidRPr="00BC3B24" w:rsidRDefault="00BC3B24" w:rsidP="00DA38E0">
      <w:pPr>
        <w:pStyle w:val="BodyText"/>
        <w:numPr>
          <w:ilvl w:val="0"/>
          <w:numId w:val="26"/>
        </w:numPr>
        <w:jc w:val="center"/>
        <w:rPr>
          <w:rFonts w:cs="Arial"/>
        </w:rPr>
      </w:pPr>
      <w:r w:rsidRPr="00BC3B24">
        <w:rPr>
          <w:rFonts w:cs="Arial"/>
        </w:rPr>
        <w:t>člen</w:t>
      </w:r>
    </w:p>
    <w:p w14:paraId="2977D252" w14:textId="77777777" w:rsidR="00BC3B24" w:rsidRPr="00063592" w:rsidRDefault="00BC3B24" w:rsidP="00BC3B24">
      <w:pPr>
        <w:tabs>
          <w:tab w:val="left" w:pos="360"/>
        </w:tabs>
        <w:jc w:val="both"/>
        <w:rPr>
          <w:rFonts w:cs="Arial"/>
        </w:rPr>
      </w:pPr>
    </w:p>
    <w:p w14:paraId="74CC6383" w14:textId="77777777" w:rsidR="00BC3B24" w:rsidRPr="00063592" w:rsidRDefault="00BC3B24" w:rsidP="00BC3B24">
      <w:pPr>
        <w:jc w:val="both"/>
        <w:rPr>
          <w:rFonts w:cs="Arial"/>
        </w:rPr>
      </w:pPr>
      <w:r w:rsidRPr="00063592">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0127C9E" w14:textId="77777777" w:rsidR="00BC3B24" w:rsidRPr="00063592" w:rsidRDefault="00BC3B24" w:rsidP="00BC3B24">
      <w:pPr>
        <w:jc w:val="both"/>
        <w:rPr>
          <w:rFonts w:cs="Arial"/>
        </w:rPr>
      </w:pPr>
    </w:p>
    <w:p w14:paraId="4043A61F" w14:textId="77777777" w:rsidR="00BC3B24" w:rsidRPr="00063592" w:rsidRDefault="00BC3B24" w:rsidP="00BC3B24">
      <w:pPr>
        <w:jc w:val="both"/>
        <w:rPr>
          <w:rFonts w:cs="Arial"/>
        </w:rPr>
      </w:pPr>
      <w:r w:rsidRPr="00063592">
        <w:rPr>
          <w:rFonts w:cs="Arial"/>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7E48BC3D" w14:textId="77777777" w:rsidR="00BC3B24" w:rsidRPr="00063592" w:rsidRDefault="00BC3B24" w:rsidP="00BC3B24">
      <w:pPr>
        <w:jc w:val="both"/>
        <w:rPr>
          <w:rFonts w:cs="Arial"/>
        </w:rPr>
      </w:pPr>
    </w:p>
    <w:p w14:paraId="476A6D37" w14:textId="77777777" w:rsidR="00BC3B24" w:rsidRPr="00063592" w:rsidRDefault="00BC3B24" w:rsidP="00BC3B24">
      <w:pPr>
        <w:jc w:val="both"/>
        <w:rPr>
          <w:rFonts w:cs="Arial"/>
        </w:rPr>
      </w:pPr>
      <w:r w:rsidRPr="00063592">
        <w:rPr>
          <w:rFonts w:cs="Arial"/>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8ECB6F6" w14:textId="77777777" w:rsidR="00BC3B24" w:rsidRPr="00063592" w:rsidRDefault="00BC3B24" w:rsidP="00BC3B24">
      <w:pPr>
        <w:ind w:left="720"/>
        <w:rPr>
          <w:rFonts w:cs="Arial"/>
        </w:rPr>
      </w:pPr>
    </w:p>
    <w:p w14:paraId="0C33EF5C" w14:textId="77777777" w:rsidR="00BC3B24" w:rsidRPr="00BC3B24" w:rsidRDefault="00BC3B24" w:rsidP="00DA38E0">
      <w:pPr>
        <w:pStyle w:val="BodyText"/>
        <w:numPr>
          <w:ilvl w:val="0"/>
          <w:numId w:val="26"/>
        </w:numPr>
        <w:jc w:val="center"/>
        <w:rPr>
          <w:rFonts w:cs="Arial"/>
        </w:rPr>
      </w:pPr>
      <w:r w:rsidRPr="00BC3B24">
        <w:rPr>
          <w:rFonts w:cs="Arial"/>
        </w:rPr>
        <w:lastRenderedPageBreak/>
        <w:t>člen</w:t>
      </w:r>
    </w:p>
    <w:p w14:paraId="3F7256CB" w14:textId="77777777" w:rsidR="00BC3B24" w:rsidRPr="00063592" w:rsidRDefault="00BC3B24" w:rsidP="00BC3B24">
      <w:pPr>
        <w:tabs>
          <w:tab w:val="left" w:pos="704"/>
        </w:tabs>
        <w:jc w:val="both"/>
        <w:outlineLvl w:val="0"/>
        <w:rPr>
          <w:rFonts w:cs="Arial"/>
          <w:color w:val="000000"/>
        </w:rPr>
      </w:pPr>
    </w:p>
    <w:p w14:paraId="20787055" w14:textId="77777777" w:rsidR="00BC3B24" w:rsidRPr="00063592" w:rsidRDefault="00BC3B24" w:rsidP="00BC3B24">
      <w:pPr>
        <w:tabs>
          <w:tab w:val="left" w:pos="704"/>
        </w:tabs>
        <w:jc w:val="both"/>
        <w:outlineLvl w:val="0"/>
        <w:rPr>
          <w:rFonts w:cs="Arial"/>
          <w:color w:val="000000"/>
        </w:rPr>
      </w:pPr>
      <w:r w:rsidRPr="00063592">
        <w:rPr>
          <w:rFonts w:cs="Arial"/>
          <w:color w:val="000000"/>
        </w:rPr>
        <w:t>Pogodbeni stranki ugotavljata, da se zavedata pomembnosti zaščite pravice  do zasebnosti in sta seznanjeni z veljavni zakoni in predpisi o varstvu osebnih podatkov.</w:t>
      </w:r>
    </w:p>
    <w:p w14:paraId="477A2467" w14:textId="77777777" w:rsidR="00BC3B24" w:rsidRPr="00063592" w:rsidRDefault="00BC3B24" w:rsidP="00BC3B24">
      <w:pPr>
        <w:tabs>
          <w:tab w:val="left" w:pos="704"/>
        </w:tabs>
        <w:jc w:val="both"/>
        <w:outlineLvl w:val="0"/>
        <w:rPr>
          <w:rFonts w:cs="Arial"/>
          <w:color w:val="000000"/>
        </w:rPr>
      </w:pPr>
    </w:p>
    <w:p w14:paraId="33D34DBF" w14:textId="77777777" w:rsidR="00BC3B24" w:rsidRPr="00063592" w:rsidRDefault="00BC3B24" w:rsidP="00BC3B24">
      <w:pPr>
        <w:tabs>
          <w:tab w:val="left" w:pos="704"/>
        </w:tabs>
        <w:jc w:val="both"/>
        <w:outlineLvl w:val="0"/>
        <w:rPr>
          <w:rFonts w:cs="Arial"/>
          <w:color w:val="000000"/>
        </w:rPr>
      </w:pPr>
      <w:r w:rsidRPr="00063592">
        <w:rPr>
          <w:rFonts w:cs="Arial"/>
          <w:color w:val="000000"/>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4C5A796B" w14:textId="77777777" w:rsidR="00BC3B24" w:rsidRPr="00063592" w:rsidRDefault="00BC3B24" w:rsidP="00BC3B24">
      <w:pPr>
        <w:tabs>
          <w:tab w:val="left" w:pos="704"/>
        </w:tabs>
        <w:jc w:val="both"/>
        <w:outlineLvl w:val="0"/>
        <w:rPr>
          <w:rFonts w:cs="Arial"/>
          <w:color w:val="000000"/>
        </w:rPr>
      </w:pPr>
    </w:p>
    <w:p w14:paraId="45F0E054" w14:textId="77777777" w:rsidR="00BC3B24" w:rsidRPr="00063592" w:rsidRDefault="00BC3B24" w:rsidP="00BC3B24">
      <w:pPr>
        <w:tabs>
          <w:tab w:val="left" w:pos="704"/>
        </w:tabs>
        <w:jc w:val="both"/>
        <w:outlineLvl w:val="0"/>
        <w:rPr>
          <w:rFonts w:cs="Arial"/>
          <w:color w:val="000000"/>
        </w:rPr>
      </w:pPr>
      <w:r w:rsidRPr="00063592">
        <w:rPr>
          <w:rFonts w:cs="Arial"/>
          <w:color w:val="000000"/>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4DAC3EB" w14:textId="77777777" w:rsidR="00BC3B24" w:rsidRPr="00063592" w:rsidRDefault="00BC3B24" w:rsidP="00BC3B24">
      <w:pPr>
        <w:tabs>
          <w:tab w:val="left" w:pos="704"/>
        </w:tabs>
        <w:rPr>
          <w:rFonts w:cs="Arial"/>
        </w:rPr>
      </w:pPr>
    </w:p>
    <w:p w14:paraId="179ADA34" w14:textId="77777777" w:rsidR="00BC3B24" w:rsidRPr="001376E5" w:rsidRDefault="00BC3B24" w:rsidP="001376E5">
      <w:pPr>
        <w:rPr>
          <w:rFonts w:cs="Arial"/>
          <w:b/>
          <w:highlight w:val="cyan"/>
        </w:rPr>
      </w:pPr>
    </w:p>
    <w:p w14:paraId="2AB1A979" w14:textId="77777777" w:rsidR="005A48A9" w:rsidRPr="003D760C" w:rsidRDefault="003D760C" w:rsidP="00DA38E0">
      <w:pPr>
        <w:numPr>
          <w:ilvl w:val="0"/>
          <w:numId w:val="25"/>
        </w:numPr>
        <w:rPr>
          <w:rFonts w:cs="Arial"/>
          <w:b/>
          <w:bCs/>
        </w:rPr>
      </w:pPr>
      <w:r w:rsidRPr="003D760C">
        <w:rPr>
          <w:rFonts w:cs="Arial"/>
          <w:b/>
          <w:bCs/>
        </w:rPr>
        <w:t>Višja sila</w:t>
      </w:r>
    </w:p>
    <w:p w14:paraId="7CBF63B7" w14:textId="77777777" w:rsidR="007E0E3E" w:rsidRDefault="007E0E3E" w:rsidP="007E0E3E">
      <w:pPr>
        <w:rPr>
          <w:highlight w:val="cyan"/>
        </w:rPr>
      </w:pPr>
    </w:p>
    <w:p w14:paraId="55615EBD" w14:textId="77777777" w:rsidR="003D760C" w:rsidRPr="003D760C" w:rsidRDefault="003D760C" w:rsidP="00DA38E0">
      <w:pPr>
        <w:pStyle w:val="BodyText"/>
        <w:numPr>
          <w:ilvl w:val="0"/>
          <w:numId w:val="26"/>
        </w:numPr>
        <w:jc w:val="center"/>
        <w:rPr>
          <w:rFonts w:cs="Arial"/>
        </w:rPr>
      </w:pPr>
      <w:r w:rsidRPr="003D760C">
        <w:rPr>
          <w:rFonts w:cs="Arial"/>
        </w:rPr>
        <w:t>člen</w:t>
      </w:r>
    </w:p>
    <w:p w14:paraId="137C4ADC" w14:textId="77777777" w:rsidR="003D760C" w:rsidRPr="008A4E68" w:rsidRDefault="003D760C" w:rsidP="007E0E3E">
      <w:pPr>
        <w:rPr>
          <w:highlight w:val="cyan"/>
        </w:rPr>
      </w:pPr>
    </w:p>
    <w:p w14:paraId="2250975D" w14:textId="77777777" w:rsidR="005A48A9" w:rsidRPr="003D760C" w:rsidRDefault="005A48A9" w:rsidP="005A48A9">
      <w:pPr>
        <w:rPr>
          <w:rFonts w:cs="Arial"/>
        </w:rPr>
      </w:pPr>
      <w:r w:rsidRPr="003D760C">
        <w:rPr>
          <w:rFonts w:cs="Arial"/>
        </w:rPr>
        <w:t>Pod višjo silo se razumejo vsi nepredvideni in nepričakovani dogodki, ki nastopijo neodvisno od volje pogodbenih strank in ki jih pogodbene stranke niso mogle predvideti ob sklepanju pogodbe ter kakorkoli vplivajo na izvedbo pogodbenih obveznosti.</w:t>
      </w:r>
    </w:p>
    <w:p w14:paraId="08CBA288" w14:textId="77777777" w:rsidR="007E0E3E" w:rsidRPr="003D760C" w:rsidRDefault="007E0E3E" w:rsidP="005A48A9">
      <w:pPr>
        <w:rPr>
          <w:rFonts w:cs="Arial"/>
        </w:rPr>
      </w:pPr>
    </w:p>
    <w:p w14:paraId="0726E36C" w14:textId="77777777" w:rsidR="005A48A9" w:rsidRPr="003D760C" w:rsidRDefault="005A48A9" w:rsidP="005A48A9">
      <w:pPr>
        <w:rPr>
          <w:rFonts w:cs="Arial"/>
        </w:rPr>
      </w:pPr>
      <w:r w:rsidRPr="003D760C">
        <w:rPr>
          <w:rFonts w:cs="Arial"/>
        </w:rPr>
        <w:t>Najemodajalec je dolžan pismeno obvestiti najemnika o nastanku višje sile v dveh delovnih dneh po nastanku le-te.</w:t>
      </w:r>
    </w:p>
    <w:p w14:paraId="79EF598F" w14:textId="77777777" w:rsidR="007E0E3E" w:rsidRPr="003D760C" w:rsidRDefault="007E0E3E" w:rsidP="005A48A9">
      <w:pPr>
        <w:rPr>
          <w:rFonts w:cs="Arial"/>
        </w:rPr>
      </w:pPr>
    </w:p>
    <w:p w14:paraId="6E4BAD0C" w14:textId="77777777" w:rsidR="00027D68" w:rsidRPr="003D760C" w:rsidRDefault="00027D68" w:rsidP="00027D68">
      <w:pPr>
        <w:jc w:val="both"/>
        <w:rPr>
          <w:rFonts w:cs="Arial"/>
        </w:rPr>
      </w:pPr>
      <w:r w:rsidRPr="003D760C">
        <w:rPr>
          <w:rFonts w:cs="Arial"/>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683A86FD" w14:textId="77777777" w:rsidR="00027D68" w:rsidRPr="003D760C" w:rsidRDefault="00027D68" w:rsidP="00027D68">
      <w:pPr>
        <w:jc w:val="both"/>
        <w:rPr>
          <w:rFonts w:cs="Arial"/>
        </w:rPr>
      </w:pPr>
    </w:p>
    <w:p w14:paraId="28598BD3" w14:textId="77777777" w:rsidR="00027D68" w:rsidRPr="003D760C" w:rsidRDefault="00027D68" w:rsidP="00027D68">
      <w:pPr>
        <w:jc w:val="both"/>
        <w:rPr>
          <w:rFonts w:cs="Arial"/>
        </w:rPr>
      </w:pPr>
      <w:r w:rsidRPr="003D760C">
        <w:rPr>
          <w:rFonts w:cs="Arial"/>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0E55F76B" w14:textId="77777777" w:rsidR="00027D68" w:rsidRPr="003D760C" w:rsidRDefault="00027D68" w:rsidP="00027D68">
      <w:pPr>
        <w:jc w:val="both"/>
        <w:rPr>
          <w:rFonts w:cs="Arial"/>
        </w:rPr>
      </w:pPr>
    </w:p>
    <w:p w14:paraId="13018E94" w14:textId="77777777" w:rsidR="00027D68" w:rsidRPr="003D760C" w:rsidRDefault="00027D68" w:rsidP="00027D68">
      <w:pPr>
        <w:tabs>
          <w:tab w:val="left" w:pos="1701"/>
        </w:tabs>
        <w:jc w:val="both"/>
        <w:rPr>
          <w:rFonts w:cs="Arial"/>
          <w:bCs/>
        </w:rPr>
      </w:pPr>
      <w:r w:rsidRPr="003D760C">
        <w:rPr>
          <w:rFonts w:cs="Arial"/>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3DC77AEA" w14:textId="77777777" w:rsidR="00027D68" w:rsidRPr="003D760C" w:rsidRDefault="00027D68" w:rsidP="00027D68">
      <w:pPr>
        <w:tabs>
          <w:tab w:val="left" w:pos="1701"/>
        </w:tabs>
        <w:jc w:val="both"/>
        <w:rPr>
          <w:rFonts w:cs="Arial"/>
          <w:bCs/>
        </w:rPr>
      </w:pPr>
    </w:p>
    <w:p w14:paraId="28C330DC" w14:textId="77777777" w:rsidR="00027D68" w:rsidRPr="003D760C" w:rsidRDefault="00027D68" w:rsidP="00027D68">
      <w:pPr>
        <w:tabs>
          <w:tab w:val="left" w:pos="1701"/>
        </w:tabs>
        <w:jc w:val="both"/>
        <w:rPr>
          <w:rFonts w:cs="Arial"/>
          <w:bCs/>
        </w:rPr>
      </w:pPr>
      <w:r w:rsidRPr="003D760C">
        <w:rPr>
          <w:rFonts w:cs="Arial"/>
          <w:bCs/>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63363732" w14:textId="77777777" w:rsidR="00027D68" w:rsidRPr="003D760C" w:rsidRDefault="00027D68" w:rsidP="00027D68">
      <w:pPr>
        <w:jc w:val="both"/>
        <w:rPr>
          <w:rFonts w:cs="Arial"/>
        </w:rPr>
      </w:pPr>
    </w:p>
    <w:p w14:paraId="31F059BF" w14:textId="77777777" w:rsidR="00027D68" w:rsidRPr="003D760C" w:rsidRDefault="00027D68" w:rsidP="00027D68">
      <w:pPr>
        <w:jc w:val="both"/>
        <w:rPr>
          <w:rFonts w:cs="Arial"/>
        </w:rPr>
      </w:pPr>
      <w:r w:rsidRPr="003D760C">
        <w:rPr>
          <w:rFonts w:cs="Arial"/>
        </w:rPr>
        <w:t>V primeru, če dogodek višje sile traja več kot šest (6) mesecev, ima vsaka stranka pravico odstopiti od pogodbe.</w:t>
      </w:r>
    </w:p>
    <w:p w14:paraId="6CAFD365" w14:textId="77777777" w:rsidR="00027D68" w:rsidRPr="003D760C" w:rsidRDefault="00027D68" w:rsidP="00027D68">
      <w:pPr>
        <w:tabs>
          <w:tab w:val="left" w:pos="1701"/>
        </w:tabs>
        <w:jc w:val="both"/>
        <w:rPr>
          <w:rFonts w:cs="Arial"/>
          <w:bCs/>
        </w:rPr>
      </w:pPr>
    </w:p>
    <w:p w14:paraId="304DAFD2" w14:textId="77777777" w:rsidR="00027D68" w:rsidRPr="003D760C" w:rsidRDefault="00027D68" w:rsidP="00027D68">
      <w:pPr>
        <w:tabs>
          <w:tab w:val="left" w:pos="1701"/>
        </w:tabs>
        <w:jc w:val="both"/>
        <w:rPr>
          <w:rFonts w:cs="Arial"/>
          <w:bCs/>
        </w:rPr>
      </w:pPr>
      <w:r w:rsidRPr="003D760C">
        <w:rPr>
          <w:rFonts w:cs="Arial"/>
          <w:bCs/>
        </w:rPr>
        <w:t>Če je naknadna nezmožnost izpolnitve nastopila po izpolnitvenem roku, bo morala stranka, ki jo uveljavlja, plačati nasprotni stranki odškodnino zaradi neizpolnitve obveznosti.</w:t>
      </w:r>
    </w:p>
    <w:p w14:paraId="2F5ED4F2" w14:textId="77777777" w:rsidR="00027D68" w:rsidRPr="003D760C" w:rsidRDefault="00027D68" w:rsidP="00027D68">
      <w:pPr>
        <w:tabs>
          <w:tab w:val="left" w:pos="1701"/>
        </w:tabs>
        <w:jc w:val="both"/>
        <w:rPr>
          <w:rFonts w:cs="Arial"/>
          <w:bCs/>
        </w:rPr>
      </w:pPr>
    </w:p>
    <w:p w14:paraId="641C1098" w14:textId="77777777" w:rsidR="00027D68" w:rsidRPr="00456FE2" w:rsidRDefault="00027D68" w:rsidP="00027D68">
      <w:pPr>
        <w:tabs>
          <w:tab w:val="left" w:pos="1701"/>
        </w:tabs>
        <w:jc w:val="both"/>
        <w:rPr>
          <w:rFonts w:cs="Arial"/>
          <w:bCs/>
        </w:rPr>
      </w:pPr>
      <w:r w:rsidRPr="003D760C">
        <w:rPr>
          <w:rFonts w:cs="Arial"/>
          <w:bCs/>
        </w:rPr>
        <w:t>Nezmožnost izpolnitve po tej določbi se presoja v skladu z veljavno zakonodajo in sodno prakso.</w:t>
      </w:r>
    </w:p>
    <w:p w14:paraId="23B57867" w14:textId="77777777" w:rsidR="005A48A9" w:rsidRDefault="005A48A9" w:rsidP="005A48A9">
      <w:pPr>
        <w:rPr>
          <w:rFonts w:cs="Arial"/>
        </w:rPr>
      </w:pPr>
    </w:p>
    <w:p w14:paraId="03D8D173" w14:textId="77777777" w:rsidR="005A48A9" w:rsidRDefault="005A48A9" w:rsidP="005A48A9">
      <w:pPr>
        <w:rPr>
          <w:rFonts w:cs="Arial"/>
        </w:rPr>
      </w:pPr>
    </w:p>
    <w:p w14:paraId="2FE7EDF0" w14:textId="77777777" w:rsidR="005A48A9" w:rsidRPr="003D760C" w:rsidRDefault="003D760C" w:rsidP="00DA38E0">
      <w:pPr>
        <w:numPr>
          <w:ilvl w:val="0"/>
          <w:numId w:val="25"/>
        </w:numPr>
        <w:rPr>
          <w:rFonts w:cs="Arial"/>
          <w:b/>
          <w:bCs/>
        </w:rPr>
      </w:pPr>
      <w:r w:rsidRPr="003D760C">
        <w:rPr>
          <w:rFonts w:cs="Arial"/>
          <w:b/>
          <w:bCs/>
        </w:rPr>
        <w:t>Predčasna razveza pogodbe</w:t>
      </w:r>
    </w:p>
    <w:p w14:paraId="6F9FDCC3" w14:textId="77777777" w:rsidR="003D760C" w:rsidRDefault="003D760C" w:rsidP="00027D68">
      <w:pPr>
        <w:jc w:val="both"/>
        <w:rPr>
          <w:rFonts w:cs="Arial"/>
        </w:rPr>
      </w:pPr>
    </w:p>
    <w:p w14:paraId="62E5171B" w14:textId="77777777" w:rsidR="003D760C" w:rsidRDefault="003D760C" w:rsidP="00DA38E0">
      <w:pPr>
        <w:pStyle w:val="BodyText"/>
        <w:numPr>
          <w:ilvl w:val="0"/>
          <w:numId w:val="26"/>
        </w:numPr>
        <w:jc w:val="center"/>
        <w:rPr>
          <w:rFonts w:cs="Arial"/>
        </w:rPr>
      </w:pPr>
      <w:r>
        <w:rPr>
          <w:rFonts w:cs="Arial"/>
        </w:rPr>
        <w:t>člen</w:t>
      </w:r>
    </w:p>
    <w:p w14:paraId="09B440CD" w14:textId="77777777" w:rsidR="003D760C" w:rsidRDefault="003D760C" w:rsidP="00027D68">
      <w:pPr>
        <w:jc w:val="both"/>
        <w:rPr>
          <w:rFonts w:cs="Arial"/>
        </w:rPr>
      </w:pPr>
    </w:p>
    <w:p w14:paraId="6326B1B7" w14:textId="77777777" w:rsidR="005A48A9" w:rsidRDefault="005A48A9" w:rsidP="00027D68">
      <w:pPr>
        <w:jc w:val="both"/>
        <w:rPr>
          <w:rFonts w:cs="Arial"/>
        </w:rPr>
      </w:pPr>
      <w:r>
        <w:rPr>
          <w:rFonts w:cs="Arial"/>
        </w:rPr>
        <w:t>Najemodajalec ima pravico, da razdre pogodbo v primeru, če najemnik zamuja s plačili po tej pogodbi za več kot 60 dni in jih ne plača niti v dodatnem 15 dnevnem roku, potem ko ga je najemodajalec pisno opomnil na zamudo. V primeru predčasnega razdrtja pogodbe sta pogodbenika dolžna poravnati medsebojne zapadle obveznosti. Najemnik je dolžan vrniti najemodajalcu predmet najema v roku 30 dni od razveze pogodbe.</w:t>
      </w:r>
    </w:p>
    <w:p w14:paraId="5E7CB0FD" w14:textId="77777777" w:rsidR="00027D68" w:rsidRDefault="00027D68" w:rsidP="00027D68">
      <w:pPr>
        <w:jc w:val="both"/>
        <w:rPr>
          <w:rFonts w:cs="Arial"/>
        </w:rPr>
      </w:pPr>
    </w:p>
    <w:p w14:paraId="709ECF3F" w14:textId="77777777" w:rsidR="005A48A9" w:rsidRDefault="005A48A9" w:rsidP="00027D68">
      <w:pPr>
        <w:jc w:val="both"/>
        <w:rPr>
          <w:rFonts w:cs="Arial"/>
        </w:rPr>
      </w:pPr>
      <w:r>
        <w:rPr>
          <w:rFonts w:cs="Arial"/>
        </w:rPr>
        <w:t xml:space="preserve">Najemodajalec predmeta najema ne sme prodati, odsvojiti ali na kakršenkoli drug način prenesti na tretjo osebo. </w:t>
      </w:r>
    </w:p>
    <w:p w14:paraId="17818EF6" w14:textId="77777777" w:rsidR="00027D68" w:rsidRDefault="00027D68" w:rsidP="00027D68">
      <w:pPr>
        <w:jc w:val="both"/>
        <w:rPr>
          <w:rFonts w:cs="Arial"/>
        </w:rPr>
      </w:pPr>
    </w:p>
    <w:p w14:paraId="60563C92" w14:textId="77777777" w:rsidR="005A48A9" w:rsidRDefault="005A48A9" w:rsidP="00027D68">
      <w:pPr>
        <w:jc w:val="both"/>
        <w:rPr>
          <w:rFonts w:cs="Arial"/>
        </w:rPr>
      </w:pPr>
      <w:r>
        <w:rPr>
          <w:rFonts w:cs="Arial"/>
        </w:rPr>
        <w:t>Najemnik ima pravico, da razdre pogodbo, če več kot 20 delovnih dni zaporedoma ni vzpostavljeno delujoče stanje naprave ali v treh zaporednih mesecih naprava ne deluje vsaj 55 delovnih dni in najemodajalec ne zagotovi delujoče nadomestne naprave. V primeru razdrtja pogodbe ima najemnik pravico, da unovči bančno garancijo za dobro izvedbo pogodbenih obveznosti. Najemodajalec je tudi odškodninsko odgovoren najemniku za povzročeno škodo, ki bi mu nastala zaradi razdrtja pogodbe po tem odstavku.</w:t>
      </w:r>
    </w:p>
    <w:p w14:paraId="675E98A2" w14:textId="77777777" w:rsidR="00027D68" w:rsidRDefault="00027D68" w:rsidP="00027D68">
      <w:pPr>
        <w:jc w:val="both"/>
        <w:rPr>
          <w:rFonts w:cs="Arial"/>
        </w:rPr>
      </w:pPr>
    </w:p>
    <w:p w14:paraId="331278C3" w14:textId="77777777" w:rsidR="005A48A9" w:rsidRDefault="005A48A9" w:rsidP="00027D68">
      <w:pPr>
        <w:jc w:val="both"/>
        <w:rPr>
          <w:rFonts w:cs="Arial"/>
        </w:rPr>
      </w:pPr>
      <w:r>
        <w:rPr>
          <w:rFonts w:cs="Arial"/>
        </w:rPr>
        <w:t>Predčasna razveza pogodbe je možna tudi na podlagi sporazuma strank.</w:t>
      </w:r>
    </w:p>
    <w:p w14:paraId="66AF989E" w14:textId="77777777" w:rsidR="00832F60" w:rsidRDefault="00832F60" w:rsidP="00027D68">
      <w:pPr>
        <w:jc w:val="both"/>
        <w:rPr>
          <w:rFonts w:cs="Arial"/>
        </w:rPr>
      </w:pPr>
    </w:p>
    <w:p w14:paraId="797EE60C" w14:textId="77777777" w:rsidR="003D760C" w:rsidRDefault="003D760C" w:rsidP="005A48A9">
      <w:pPr>
        <w:rPr>
          <w:rFonts w:cs="Arial"/>
        </w:rPr>
      </w:pPr>
    </w:p>
    <w:p w14:paraId="144C55D8" w14:textId="77777777" w:rsidR="005A48A9" w:rsidRPr="003D760C" w:rsidRDefault="003D760C" w:rsidP="00DA38E0">
      <w:pPr>
        <w:numPr>
          <w:ilvl w:val="0"/>
          <w:numId w:val="25"/>
        </w:numPr>
        <w:rPr>
          <w:rFonts w:cs="Arial"/>
          <w:b/>
          <w:bCs/>
        </w:rPr>
      </w:pPr>
      <w:r w:rsidRPr="003D760C">
        <w:rPr>
          <w:rFonts w:cs="Arial"/>
          <w:b/>
          <w:bCs/>
        </w:rPr>
        <w:t>Končne določbe</w:t>
      </w:r>
    </w:p>
    <w:p w14:paraId="4F860022" w14:textId="77777777" w:rsidR="003D760C" w:rsidRDefault="003D760C" w:rsidP="008A4E68">
      <w:pPr>
        <w:jc w:val="both"/>
        <w:rPr>
          <w:rFonts w:cs="Arial"/>
          <w:highlight w:val="yellow"/>
        </w:rPr>
      </w:pPr>
    </w:p>
    <w:p w14:paraId="62BFE8D3" w14:textId="77777777" w:rsidR="003D760C" w:rsidRPr="003D760C" w:rsidRDefault="003D760C" w:rsidP="00DA38E0">
      <w:pPr>
        <w:pStyle w:val="BodyText"/>
        <w:numPr>
          <w:ilvl w:val="0"/>
          <w:numId w:val="26"/>
        </w:numPr>
        <w:jc w:val="center"/>
        <w:rPr>
          <w:rFonts w:cs="Arial"/>
        </w:rPr>
      </w:pPr>
      <w:r w:rsidRPr="003D760C">
        <w:rPr>
          <w:rFonts w:cs="Arial"/>
        </w:rPr>
        <w:t>člen</w:t>
      </w:r>
    </w:p>
    <w:p w14:paraId="7753C3A3" w14:textId="77777777" w:rsidR="003D760C" w:rsidRDefault="003D760C" w:rsidP="008A4E68">
      <w:pPr>
        <w:jc w:val="both"/>
        <w:rPr>
          <w:rFonts w:cs="Arial"/>
          <w:highlight w:val="yellow"/>
        </w:rPr>
      </w:pPr>
    </w:p>
    <w:p w14:paraId="63852E03" w14:textId="77777777" w:rsidR="003D760C" w:rsidRPr="005A4A5A" w:rsidRDefault="003D760C" w:rsidP="003D760C">
      <w:pPr>
        <w:jc w:val="both"/>
        <w:rPr>
          <w:rFonts w:cs="Arial"/>
          <w:bCs/>
        </w:rPr>
      </w:pPr>
      <w:r w:rsidRPr="005A4A5A">
        <w:rPr>
          <w:rFonts w:cs="Arial"/>
          <w:bCs/>
        </w:rPr>
        <w:t>Pogodba prične veljati, ko jo podpišejo zastopniki vseh pogodbenih strank in ko ponudnik dostavi garancijo za dobro izvedbo pogodbenih obveznosti. Pogodba velja 5 let od podpisa pogodbe.</w:t>
      </w:r>
    </w:p>
    <w:p w14:paraId="757E468D" w14:textId="5137A208" w:rsidR="003D760C" w:rsidRPr="005A4A5A" w:rsidRDefault="003D760C" w:rsidP="008A4E68">
      <w:pPr>
        <w:jc w:val="both"/>
        <w:rPr>
          <w:rFonts w:cs="Arial"/>
          <w:highlight w:val="cyan"/>
        </w:rPr>
      </w:pPr>
    </w:p>
    <w:p w14:paraId="0865974C" w14:textId="77777777" w:rsidR="00BF0B00" w:rsidRDefault="008A4E68" w:rsidP="008A4E68">
      <w:pPr>
        <w:jc w:val="both"/>
        <w:rPr>
          <w:rFonts w:cs="Arial"/>
        </w:rPr>
      </w:pPr>
      <w:r w:rsidRPr="00BF0B00">
        <w:rPr>
          <w:rFonts w:cs="Arial"/>
        </w:rPr>
        <w:t xml:space="preserve">Pogodba se lahko spremeni ali dopolni s pisnim aneksom, ki jo sprejmejo in podpišejo vse pogodbene stranke. </w:t>
      </w:r>
    </w:p>
    <w:p w14:paraId="3C69ECB1" w14:textId="77777777" w:rsidR="00BF0B00" w:rsidRDefault="00BF0B00" w:rsidP="008A4E68">
      <w:pPr>
        <w:jc w:val="both"/>
        <w:rPr>
          <w:rFonts w:cs="Arial"/>
        </w:rPr>
      </w:pPr>
    </w:p>
    <w:p w14:paraId="46AA10FA" w14:textId="77777777" w:rsidR="008A4E68" w:rsidRPr="00BF0B00" w:rsidRDefault="008A4E68" w:rsidP="008A4E68">
      <w:pPr>
        <w:jc w:val="both"/>
        <w:rPr>
          <w:rFonts w:cs="Arial"/>
        </w:rPr>
      </w:pPr>
      <w:r w:rsidRPr="00BF0B00">
        <w:rPr>
          <w:rFonts w:cs="Arial"/>
        </w:rPr>
        <w:t>Če katerakoli od pogodbenih določb je ali postane neveljavna, to ne vpliva na ostale pogodbene določbe, če je to mogoče glede na namen in druga določila pogodbe. Neveljavna določba se v takem primeru lahko nadomesti z veljavno, ki mora čimbolj ustrezati namenu, ki ga je želela doseči neveljavna določba.</w:t>
      </w:r>
    </w:p>
    <w:p w14:paraId="055A1606" w14:textId="77777777" w:rsidR="00D2195E" w:rsidRPr="00BF0B00" w:rsidRDefault="00D2195E" w:rsidP="008A4E68">
      <w:pPr>
        <w:jc w:val="both"/>
        <w:rPr>
          <w:rFonts w:cs="Arial"/>
        </w:rPr>
      </w:pPr>
    </w:p>
    <w:p w14:paraId="6C0B976E" w14:textId="77777777" w:rsidR="00D2195E" w:rsidRDefault="00D2195E" w:rsidP="00D2195E">
      <w:pPr>
        <w:jc w:val="both"/>
        <w:rPr>
          <w:rFonts w:cs="Arial"/>
          <w:szCs w:val="22"/>
        </w:rPr>
      </w:pPr>
      <w:r w:rsidRPr="00DE18A5">
        <w:rPr>
          <w:rFonts w:cs="Arial"/>
          <w:szCs w:val="22"/>
        </w:rPr>
        <w:t>Odstop te pogodbe tretjemu v primeru statusnih sprememb ponudnika je možen samo s pisnim soglasjem obeh pogodbenih strank.</w:t>
      </w:r>
    </w:p>
    <w:p w14:paraId="13BD3A18" w14:textId="77777777" w:rsidR="00027D68" w:rsidRDefault="00027D68" w:rsidP="005A48A9">
      <w:pPr>
        <w:rPr>
          <w:rFonts w:cs="Arial"/>
        </w:rPr>
      </w:pPr>
    </w:p>
    <w:p w14:paraId="5D6A6A2E" w14:textId="77777777" w:rsidR="00BF0B00" w:rsidRDefault="00BF0B00" w:rsidP="00DA38E0">
      <w:pPr>
        <w:pStyle w:val="BodyText"/>
        <w:numPr>
          <w:ilvl w:val="0"/>
          <w:numId w:val="26"/>
        </w:numPr>
        <w:jc w:val="center"/>
        <w:rPr>
          <w:rFonts w:cs="Arial"/>
        </w:rPr>
      </w:pPr>
      <w:r>
        <w:rPr>
          <w:rFonts w:cs="Arial"/>
        </w:rPr>
        <w:t>člen</w:t>
      </w:r>
    </w:p>
    <w:p w14:paraId="5B876947" w14:textId="3B05A9D5" w:rsidR="00BF0B00" w:rsidRDefault="00BF0B00" w:rsidP="00027D68">
      <w:pPr>
        <w:tabs>
          <w:tab w:val="num" w:pos="704"/>
        </w:tabs>
        <w:jc w:val="both"/>
        <w:rPr>
          <w:rFonts w:cs="Arial"/>
        </w:rPr>
      </w:pPr>
    </w:p>
    <w:p w14:paraId="74DEB177" w14:textId="77777777" w:rsidR="00027D68" w:rsidRPr="00456FE2" w:rsidRDefault="00027D68" w:rsidP="00027D68">
      <w:pPr>
        <w:tabs>
          <w:tab w:val="num" w:pos="704"/>
        </w:tabs>
        <w:jc w:val="both"/>
        <w:rPr>
          <w:rFonts w:cs="Arial"/>
        </w:rPr>
      </w:pPr>
      <w:r w:rsidRPr="00456FE2">
        <w:rPr>
          <w:rFonts w:cs="Arial"/>
        </w:rPr>
        <w:t>Nična je pogodba, pri kateri kdo v imenu ali na račun druge pogodbene stranke, predstavniku ali posredniku organa ali organizacije iz javnega sektorja obljubi, ponudi ali da kakšno nedovoljeno korist za:</w:t>
      </w:r>
    </w:p>
    <w:p w14:paraId="1E4B18EB" w14:textId="77777777" w:rsidR="00027D68" w:rsidRPr="00456FE2" w:rsidRDefault="00027D68" w:rsidP="00DA38E0">
      <w:pPr>
        <w:pStyle w:val="ListParagraph"/>
        <w:numPr>
          <w:ilvl w:val="0"/>
          <w:numId w:val="14"/>
        </w:numPr>
        <w:tabs>
          <w:tab w:val="num" w:pos="704"/>
        </w:tabs>
        <w:jc w:val="both"/>
        <w:rPr>
          <w:rFonts w:cs="Arial"/>
        </w:rPr>
      </w:pPr>
      <w:r w:rsidRPr="00456FE2">
        <w:rPr>
          <w:rFonts w:cs="Arial"/>
        </w:rPr>
        <w:t>pridobitev posla ali</w:t>
      </w:r>
    </w:p>
    <w:p w14:paraId="4207BE6C" w14:textId="77777777" w:rsidR="00027D68" w:rsidRPr="00456FE2" w:rsidRDefault="00027D68" w:rsidP="00DA38E0">
      <w:pPr>
        <w:pStyle w:val="ListParagraph"/>
        <w:numPr>
          <w:ilvl w:val="0"/>
          <w:numId w:val="14"/>
        </w:numPr>
        <w:tabs>
          <w:tab w:val="num" w:pos="704"/>
        </w:tabs>
        <w:jc w:val="both"/>
        <w:rPr>
          <w:rFonts w:cs="Arial"/>
        </w:rPr>
      </w:pPr>
      <w:r w:rsidRPr="00456FE2">
        <w:rPr>
          <w:rFonts w:cs="Arial"/>
        </w:rPr>
        <w:t>za sklenitev posla pod ugodnejšimi pogoji ali</w:t>
      </w:r>
    </w:p>
    <w:p w14:paraId="3E2100EA" w14:textId="77777777" w:rsidR="00027D68" w:rsidRPr="00456FE2" w:rsidRDefault="00027D68" w:rsidP="00DA38E0">
      <w:pPr>
        <w:pStyle w:val="ListParagraph"/>
        <w:numPr>
          <w:ilvl w:val="0"/>
          <w:numId w:val="14"/>
        </w:numPr>
        <w:tabs>
          <w:tab w:val="num" w:pos="704"/>
        </w:tabs>
        <w:jc w:val="both"/>
        <w:rPr>
          <w:rFonts w:cs="Arial"/>
        </w:rPr>
      </w:pPr>
      <w:r w:rsidRPr="00456FE2">
        <w:rPr>
          <w:rFonts w:cs="Arial"/>
        </w:rPr>
        <w:t>za opustitev dolžnega nadzora nad izvajanjem pogodbenih obveznosti ali</w:t>
      </w:r>
    </w:p>
    <w:p w14:paraId="132CD605" w14:textId="77777777" w:rsidR="00027D68" w:rsidRPr="00456FE2" w:rsidRDefault="00027D68" w:rsidP="00DA38E0">
      <w:pPr>
        <w:pStyle w:val="ListParagraph"/>
        <w:numPr>
          <w:ilvl w:val="0"/>
          <w:numId w:val="14"/>
        </w:numPr>
        <w:tabs>
          <w:tab w:val="num" w:pos="704"/>
        </w:tabs>
        <w:jc w:val="both"/>
        <w:rPr>
          <w:rFonts w:cs="Arial"/>
        </w:rPr>
      </w:pPr>
      <w:r w:rsidRPr="00456FE2">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1B3C75" w14:textId="77777777" w:rsidR="00027D68" w:rsidRPr="00456FE2" w:rsidRDefault="00027D68" w:rsidP="00027D68">
      <w:pPr>
        <w:tabs>
          <w:tab w:val="left" w:pos="1701"/>
        </w:tabs>
        <w:rPr>
          <w:rFonts w:cs="Arial"/>
          <w:bCs/>
        </w:rPr>
      </w:pPr>
    </w:p>
    <w:p w14:paraId="41EB28A6" w14:textId="77777777" w:rsidR="00D2195E" w:rsidRPr="00BF0B00" w:rsidRDefault="00D2195E" w:rsidP="00DA38E0">
      <w:pPr>
        <w:pStyle w:val="BodyText"/>
        <w:numPr>
          <w:ilvl w:val="0"/>
          <w:numId w:val="26"/>
        </w:numPr>
        <w:jc w:val="center"/>
        <w:rPr>
          <w:rFonts w:cs="Arial"/>
        </w:rPr>
      </w:pPr>
      <w:r w:rsidRPr="00BF0B00">
        <w:rPr>
          <w:rFonts w:cs="Arial"/>
        </w:rPr>
        <w:t>člen</w:t>
      </w:r>
    </w:p>
    <w:p w14:paraId="75834177" w14:textId="77777777" w:rsidR="00D2195E" w:rsidRPr="00BF0B00" w:rsidRDefault="00D2195E" w:rsidP="00D2195E">
      <w:pPr>
        <w:jc w:val="both"/>
        <w:rPr>
          <w:rFonts w:eastAsia="Calibri" w:cs="Arial"/>
          <w:szCs w:val="22"/>
          <w:lang w:eastAsia="en-US"/>
        </w:rPr>
      </w:pPr>
    </w:p>
    <w:p w14:paraId="47737847" w14:textId="77777777" w:rsidR="00D2195E" w:rsidRPr="00BF0B00" w:rsidRDefault="00D2195E" w:rsidP="00D2195E">
      <w:pPr>
        <w:jc w:val="both"/>
        <w:rPr>
          <w:rFonts w:cs="Arial"/>
          <w:szCs w:val="22"/>
        </w:rPr>
      </w:pPr>
      <w:r w:rsidRPr="00BF0B00">
        <w:rPr>
          <w:rFonts w:cs="Arial"/>
          <w:szCs w:val="22"/>
        </w:rPr>
        <w:t>Ta pogodba je sklenjena pod razveznim pogojem, ki se uresniči v primeru izpolnitve ene od naslednjih okoliščin:</w:t>
      </w:r>
    </w:p>
    <w:p w14:paraId="33DA13FC" w14:textId="77777777" w:rsidR="00D2195E" w:rsidRPr="00BF0B00" w:rsidRDefault="00D2195E" w:rsidP="00DA38E0">
      <w:pPr>
        <w:numPr>
          <w:ilvl w:val="0"/>
          <w:numId w:val="21"/>
        </w:numPr>
        <w:autoSpaceDE w:val="0"/>
        <w:autoSpaceDN w:val="0"/>
        <w:jc w:val="both"/>
        <w:rPr>
          <w:rFonts w:cs="Arial"/>
          <w:szCs w:val="22"/>
        </w:rPr>
      </w:pPr>
      <w:r w:rsidRPr="00BF0B00">
        <w:rPr>
          <w:rFonts w:cs="Arial"/>
          <w:szCs w:val="22"/>
        </w:rPr>
        <w:t xml:space="preserve">če bo naročnik seznanjen, da je sodišče s pravnomočno odločitvijo ugotovilo kršitev obveznosti delovne, okoljske ali socialne zakonodaje s strani izvajalca ali podizvajalca ali </w:t>
      </w:r>
    </w:p>
    <w:p w14:paraId="503D7C5E" w14:textId="77777777" w:rsidR="00D2195E" w:rsidRPr="00BF0B00" w:rsidRDefault="00D2195E" w:rsidP="00DA38E0">
      <w:pPr>
        <w:numPr>
          <w:ilvl w:val="0"/>
          <w:numId w:val="21"/>
        </w:numPr>
        <w:autoSpaceDE w:val="0"/>
        <w:autoSpaceDN w:val="0"/>
        <w:jc w:val="both"/>
        <w:rPr>
          <w:rFonts w:cs="Arial"/>
          <w:szCs w:val="22"/>
        </w:rPr>
      </w:pPr>
      <w:r w:rsidRPr="00BF0B00">
        <w:rPr>
          <w:rFonts w:cs="Arial"/>
          <w:szCs w:val="22"/>
        </w:rPr>
        <w:lastRenderedPageBreak/>
        <w:t>če bo naročnik seznanjen, da je pristojni državni organ pri izvajalcu ali podizvajalcu v času izvajanja pogodbe ugotovil najmanj dve kršitvi v zvezi s:</w:t>
      </w:r>
    </w:p>
    <w:p w14:paraId="61D90979" w14:textId="77777777" w:rsidR="00D2195E" w:rsidRPr="00BF0B00" w:rsidRDefault="00D2195E" w:rsidP="00DA38E0">
      <w:pPr>
        <w:numPr>
          <w:ilvl w:val="0"/>
          <w:numId w:val="22"/>
        </w:numPr>
        <w:autoSpaceDE w:val="0"/>
        <w:autoSpaceDN w:val="0"/>
        <w:jc w:val="both"/>
        <w:rPr>
          <w:rFonts w:cs="Arial"/>
          <w:szCs w:val="22"/>
        </w:rPr>
      </w:pPr>
      <w:r w:rsidRPr="00BF0B00">
        <w:rPr>
          <w:rFonts w:cs="Arial"/>
          <w:szCs w:val="22"/>
        </w:rPr>
        <w:t xml:space="preserve">plačilom za delo, </w:t>
      </w:r>
    </w:p>
    <w:p w14:paraId="5E4D534D" w14:textId="77777777" w:rsidR="00D2195E" w:rsidRPr="00BF0B00" w:rsidRDefault="00D2195E" w:rsidP="00DA38E0">
      <w:pPr>
        <w:numPr>
          <w:ilvl w:val="0"/>
          <w:numId w:val="22"/>
        </w:numPr>
        <w:autoSpaceDE w:val="0"/>
        <w:autoSpaceDN w:val="0"/>
        <w:jc w:val="both"/>
        <w:rPr>
          <w:rFonts w:cs="Arial"/>
          <w:szCs w:val="22"/>
        </w:rPr>
      </w:pPr>
      <w:r w:rsidRPr="00BF0B00">
        <w:rPr>
          <w:rFonts w:cs="Arial"/>
          <w:szCs w:val="22"/>
        </w:rPr>
        <w:t xml:space="preserve">delovnim časom, </w:t>
      </w:r>
    </w:p>
    <w:p w14:paraId="5781A3D6" w14:textId="77777777" w:rsidR="00D2195E" w:rsidRPr="00BF0B00" w:rsidRDefault="00D2195E" w:rsidP="00DA38E0">
      <w:pPr>
        <w:numPr>
          <w:ilvl w:val="0"/>
          <w:numId w:val="22"/>
        </w:numPr>
        <w:autoSpaceDE w:val="0"/>
        <w:autoSpaceDN w:val="0"/>
        <w:jc w:val="both"/>
        <w:rPr>
          <w:rFonts w:cs="Arial"/>
          <w:szCs w:val="22"/>
        </w:rPr>
      </w:pPr>
      <w:r w:rsidRPr="00BF0B00">
        <w:rPr>
          <w:rFonts w:cs="Arial"/>
          <w:szCs w:val="22"/>
        </w:rPr>
        <w:t xml:space="preserve">počitki, </w:t>
      </w:r>
    </w:p>
    <w:p w14:paraId="2377340B" w14:textId="77777777" w:rsidR="00D2195E" w:rsidRPr="00BF0B00" w:rsidRDefault="00D2195E" w:rsidP="00DA38E0">
      <w:pPr>
        <w:numPr>
          <w:ilvl w:val="0"/>
          <w:numId w:val="22"/>
        </w:numPr>
        <w:autoSpaceDE w:val="0"/>
        <w:autoSpaceDN w:val="0"/>
        <w:jc w:val="both"/>
        <w:rPr>
          <w:rFonts w:cs="Arial"/>
          <w:szCs w:val="22"/>
        </w:rPr>
      </w:pPr>
      <w:r w:rsidRPr="00BF0B00">
        <w:rPr>
          <w:rFonts w:cs="Arial"/>
          <w:szCs w:val="22"/>
        </w:rPr>
        <w:t xml:space="preserve">opravljanjem dela na podlagi pogodb civilnega prava kljub obstoju elementov delovnega razmerja ali v zvezi z zaposlovanjem na črno </w:t>
      </w:r>
    </w:p>
    <w:p w14:paraId="2F1441AB" w14:textId="77777777" w:rsidR="00D2195E" w:rsidRPr="00BF0B00" w:rsidRDefault="00D2195E" w:rsidP="00D2195E">
      <w:pPr>
        <w:ind w:left="708"/>
        <w:jc w:val="both"/>
        <w:rPr>
          <w:rFonts w:cs="Arial"/>
          <w:szCs w:val="22"/>
        </w:rPr>
      </w:pPr>
      <w:r w:rsidRPr="00BF0B00">
        <w:rPr>
          <w:rFonts w:cs="Arial"/>
          <w:szCs w:val="22"/>
        </w:rPr>
        <w:t>in za kateri mu je bila s pravnomočno odločitvijo ali več pravnomočnimi odločitvami izrečena globa za prekršek,</w:t>
      </w:r>
    </w:p>
    <w:p w14:paraId="37281563" w14:textId="77777777" w:rsidR="00D2195E" w:rsidRPr="00BF0B00" w:rsidRDefault="00D2195E" w:rsidP="00D2195E">
      <w:pPr>
        <w:jc w:val="both"/>
        <w:rPr>
          <w:rFonts w:cs="Arial"/>
          <w:szCs w:val="22"/>
        </w:rPr>
      </w:pPr>
      <w:r w:rsidRPr="00BF0B00">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7C94FC2" w14:textId="77777777" w:rsidR="00D2195E" w:rsidRPr="00BF0B00" w:rsidRDefault="00D2195E" w:rsidP="00D2195E">
      <w:pPr>
        <w:jc w:val="both"/>
        <w:rPr>
          <w:rFonts w:cs="Arial"/>
          <w:szCs w:val="22"/>
        </w:rPr>
      </w:pPr>
    </w:p>
    <w:p w14:paraId="21058252" w14:textId="77777777" w:rsidR="00D2195E" w:rsidRPr="00BF0B00" w:rsidRDefault="00D2195E" w:rsidP="00D2195E">
      <w:pPr>
        <w:jc w:val="both"/>
        <w:rPr>
          <w:rFonts w:cs="Arial"/>
          <w:szCs w:val="22"/>
        </w:rPr>
      </w:pPr>
      <w:r w:rsidRPr="00BF0B00">
        <w:rPr>
          <w:rFonts w:cs="Arial"/>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B654A25" w14:textId="77777777" w:rsidR="00D2195E" w:rsidRPr="00BF0B00" w:rsidRDefault="00D2195E" w:rsidP="00D2195E">
      <w:pPr>
        <w:jc w:val="both"/>
        <w:rPr>
          <w:rFonts w:cs="Arial"/>
          <w:szCs w:val="22"/>
        </w:rPr>
      </w:pPr>
    </w:p>
    <w:p w14:paraId="27DA5CC9" w14:textId="77777777" w:rsidR="00D2195E" w:rsidRPr="00BA5595" w:rsidRDefault="00D2195E" w:rsidP="00D2195E">
      <w:pPr>
        <w:jc w:val="both"/>
        <w:rPr>
          <w:rFonts w:cs="Arial"/>
          <w:szCs w:val="22"/>
        </w:rPr>
      </w:pPr>
      <w:r w:rsidRPr="00BF0B00">
        <w:rPr>
          <w:rFonts w:cs="Arial"/>
          <w:szCs w:val="22"/>
        </w:rPr>
        <w:t>Če naročnik v roku 30 dni od seznanitve s kršitvijo ne začne novega postopka javnega naročila, se šteje, da je pogodba razvezana trideseti dan od seznanitve s kršitvijo.</w:t>
      </w:r>
    </w:p>
    <w:p w14:paraId="7F2661DC" w14:textId="77777777" w:rsidR="00027D68" w:rsidRDefault="00027D68" w:rsidP="00027D68">
      <w:pPr>
        <w:jc w:val="both"/>
        <w:rPr>
          <w:rFonts w:cs="Arial"/>
        </w:rPr>
      </w:pPr>
    </w:p>
    <w:p w14:paraId="7E8522C3" w14:textId="77777777" w:rsidR="00BF0B00" w:rsidRDefault="00BF0B00" w:rsidP="00DA38E0">
      <w:pPr>
        <w:pStyle w:val="BodyText"/>
        <w:numPr>
          <w:ilvl w:val="0"/>
          <w:numId w:val="26"/>
        </w:numPr>
        <w:jc w:val="center"/>
        <w:rPr>
          <w:rFonts w:cs="Arial"/>
        </w:rPr>
      </w:pPr>
      <w:r>
        <w:rPr>
          <w:rFonts w:cs="Arial"/>
        </w:rPr>
        <w:t>člen</w:t>
      </w:r>
    </w:p>
    <w:p w14:paraId="54939E21" w14:textId="77777777" w:rsidR="00BF0B00" w:rsidRDefault="00BF0B00" w:rsidP="00D2195E">
      <w:pPr>
        <w:tabs>
          <w:tab w:val="num" w:pos="704"/>
        </w:tabs>
        <w:jc w:val="both"/>
        <w:rPr>
          <w:rFonts w:cs="Arial"/>
        </w:rPr>
      </w:pPr>
    </w:p>
    <w:p w14:paraId="3E264B9A" w14:textId="77777777" w:rsidR="00D2195E" w:rsidRPr="00BF0B00" w:rsidRDefault="00D2195E" w:rsidP="00D2195E">
      <w:pPr>
        <w:tabs>
          <w:tab w:val="num" w:pos="704"/>
        </w:tabs>
        <w:jc w:val="both"/>
        <w:rPr>
          <w:rFonts w:cs="Arial"/>
          <w:color w:val="FF0000"/>
        </w:rPr>
      </w:pPr>
      <w:r w:rsidRPr="00DE18A5">
        <w:rPr>
          <w:rFonts w:cs="Arial"/>
        </w:rPr>
        <w:t xml:space="preserve">Izvajalec mora pri izvajanju pogodbenih obveznosti, ki so predmet te pogodbe, upoštevati vso veljavno slovensko zakonodajo. </w:t>
      </w:r>
      <w:r w:rsidRPr="005A4A5A">
        <w:rPr>
          <w:rFonts w:cs="Arial"/>
        </w:rPr>
        <w:t>Izvajalec mora zagotoviti, da bo dobavljena medicinska oprema izdelana skladno z veljavnimi predpisi in tehničnimi specifikacijami za medicinske pripomočke na podlagi Pravilnika o medicinskih pripomočkih.</w:t>
      </w:r>
    </w:p>
    <w:p w14:paraId="5E2F3733" w14:textId="77777777" w:rsidR="00027D68" w:rsidRDefault="00027D68" w:rsidP="00027D68">
      <w:pPr>
        <w:jc w:val="both"/>
        <w:rPr>
          <w:rFonts w:cs="Arial"/>
        </w:rPr>
      </w:pPr>
    </w:p>
    <w:p w14:paraId="54657AB7" w14:textId="77777777" w:rsidR="00BF0B00" w:rsidRDefault="00BF0B00" w:rsidP="00DA38E0">
      <w:pPr>
        <w:pStyle w:val="BodyText"/>
        <w:numPr>
          <w:ilvl w:val="0"/>
          <w:numId w:val="26"/>
        </w:numPr>
        <w:jc w:val="center"/>
        <w:rPr>
          <w:rFonts w:cs="Arial"/>
        </w:rPr>
      </w:pPr>
      <w:r>
        <w:rPr>
          <w:rFonts w:cs="Arial"/>
        </w:rPr>
        <w:t>člen</w:t>
      </w:r>
    </w:p>
    <w:p w14:paraId="54219A7E" w14:textId="77777777" w:rsidR="00BF0B00" w:rsidRDefault="00BF0B00" w:rsidP="00BF0B00">
      <w:pPr>
        <w:jc w:val="both"/>
        <w:rPr>
          <w:rFonts w:cs="Arial"/>
        </w:rPr>
      </w:pPr>
    </w:p>
    <w:p w14:paraId="2830AFB6" w14:textId="77777777" w:rsidR="00BF0B00" w:rsidRPr="00063592" w:rsidRDefault="00BF0B00" w:rsidP="00BF0B00">
      <w:pPr>
        <w:jc w:val="both"/>
        <w:rPr>
          <w:rFonts w:cs="Arial"/>
        </w:rPr>
      </w:pPr>
      <w:r w:rsidRPr="00063592">
        <w:rPr>
          <w:rFonts w:cs="Arial"/>
        </w:rPr>
        <w:t>Izvajalec in naročnik se sporazumeta, da bosta vsa sporna vprašanja reševala sporazumno v duhu dobrih poslovnih običajev.</w:t>
      </w:r>
    </w:p>
    <w:p w14:paraId="6ED1AE15" w14:textId="77777777" w:rsidR="00BF0B00" w:rsidRPr="00063592" w:rsidRDefault="00BF0B00" w:rsidP="00BF0B00">
      <w:pPr>
        <w:jc w:val="both"/>
        <w:rPr>
          <w:rFonts w:cs="Arial"/>
        </w:rPr>
      </w:pPr>
    </w:p>
    <w:p w14:paraId="7D105B14" w14:textId="77777777" w:rsidR="00BF0B00" w:rsidRPr="00063592" w:rsidRDefault="00BF0B00" w:rsidP="00BF0B00">
      <w:pPr>
        <w:jc w:val="both"/>
        <w:rPr>
          <w:rFonts w:cs="Arial"/>
        </w:rPr>
      </w:pPr>
      <w:r w:rsidRPr="00063592">
        <w:rPr>
          <w:rFonts w:cs="Arial"/>
        </w:rPr>
        <w:t>Sporazumevanje v zvezi z izvajanjem te pogodbe bo opravljeno v slovenskem jeziku ali kadar bo to za naročnika oz. uporabnika sprejemljivo, tudi v angleškem jeziku.</w:t>
      </w:r>
    </w:p>
    <w:p w14:paraId="77830D6A" w14:textId="77777777" w:rsidR="00BF0B00" w:rsidRPr="00063592" w:rsidRDefault="00BF0B00" w:rsidP="00BF0B00">
      <w:pPr>
        <w:jc w:val="both"/>
        <w:rPr>
          <w:rFonts w:cs="Arial"/>
        </w:rPr>
      </w:pPr>
    </w:p>
    <w:p w14:paraId="79A6A526" w14:textId="77777777" w:rsidR="00BF0B00" w:rsidRPr="00063592" w:rsidRDefault="00BF0B00" w:rsidP="00BF0B00">
      <w:pPr>
        <w:jc w:val="both"/>
        <w:rPr>
          <w:rFonts w:cs="Arial"/>
        </w:rPr>
      </w:pPr>
      <w:r w:rsidRPr="00063592">
        <w:rPr>
          <w:rFonts w:cs="Arial"/>
        </w:rPr>
        <w:t>V primeru, da spora ne rešita sporazumno, je za razrešitev spora pristojno stvarno pristojno sodišče v Ljubljani. Uporablja se slovensko pravo.</w:t>
      </w:r>
    </w:p>
    <w:p w14:paraId="091A9693" w14:textId="77777777" w:rsidR="00BF0B00" w:rsidRPr="00063592" w:rsidRDefault="00BF0B00" w:rsidP="00BF0B00">
      <w:pPr>
        <w:jc w:val="both"/>
        <w:rPr>
          <w:rFonts w:cs="Arial"/>
          <w:highlight w:val="magenta"/>
        </w:rPr>
      </w:pPr>
    </w:p>
    <w:p w14:paraId="5C0F2AF1" w14:textId="77777777" w:rsidR="00BF0B00" w:rsidRPr="00063592" w:rsidRDefault="00BF0B00" w:rsidP="00BF0B00">
      <w:pPr>
        <w:tabs>
          <w:tab w:val="left" w:pos="1701"/>
        </w:tabs>
        <w:jc w:val="both"/>
        <w:rPr>
          <w:rFonts w:cs="Arial"/>
          <w:bCs/>
        </w:rPr>
      </w:pPr>
      <w:r w:rsidRPr="00063592">
        <w:rPr>
          <w:rFonts w:cs="Arial"/>
          <w:bCs/>
        </w:rPr>
        <w:t>Pri interpretaciji določb te pogodbe se uporabljajo določbe razpisne dokumentacije, ponudba izvajalca dana v postopku oddaje javnega naročila in ostala spremljajoča dokumentacija in pisna komunikacija.</w:t>
      </w:r>
    </w:p>
    <w:p w14:paraId="4CEF3977" w14:textId="77777777" w:rsidR="00027D68" w:rsidRDefault="00027D68" w:rsidP="00027D68">
      <w:pPr>
        <w:jc w:val="both"/>
        <w:rPr>
          <w:rFonts w:cs="Arial"/>
        </w:rPr>
      </w:pPr>
    </w:p>
    <w:p w14:paraId="107C62E0" w14:textId="77777777" w:rsidR="00BF0B00" w:rsidRDefault="005A48A9" w:rsidP="00027D68">
      <w:pPr>
        <w:jc w:val="both"/>
        <w:rPr>
          <w:rFonts w:cs="Arial"/>
        </w:rPr>
      </w:pPr>
      <w:r>
        <w:rPr>
          <w:rFonts w:cs="Arial"/>
        </w:rPr>
        <w:t xml:space="preserve">Za morebitna vprašanja, ki niso posebej urejena s to pogodbo, se neposredno uporabljajo določbe Obligacijskega zakonika. </w:t>
      </w:r>
    </w:p>
    <w:p w14:paraId="0EE9DA49" w14:textId="77777777" w:rsidR="00BF0B00" w:rsidRDefault="00BF0B00" w:rsidP="00027D68">
      <w:pPr>
        <w:jc w:val="both"/>
        <w:rPr>
          <w:rFonts w:cs="Arial"/>
        </w:rPr>
      </w:pPr>
    </w:p>
    <w:p w14:paraId="3C67CAC2" w14:textId="77777777" w:rsidR="005A48A9" w:rsidRPr="00BF0B00" w:rsidRDefault="005A48A9" w:rsidP="00027D68">
      <w:pPr>
        <w:jc w:val="both"/>
        <w:rPr>
          <w:rFonts w:cs="Arial"/>
        </w:rPr>
      </w:pPr>
      <w:r>
        <w:rPr>
          <w:rFonts w:cs="Arial"/>
        </w:rPr>
        <w:t xml:space="preserve">Stranki sta soglasni, da ob prevzemu naprave soglasno sprejmeta </w:t>
      </w:r>
      <w:r w:rsidRPr="00F775C3">
        <w:rPr>
          <w:rFonts w:cs="Arial"/>
        </w:rPr>
        <w:t>Protokol o vzdrževanju in tehnični podpori, kjer uredita medsebojne obveznosti glede načina vzdrževanja in odpravljanja napak. Protokol je sestavni del te pogodbe.</w:t>
      </w:r>
      <w:r w:rsidRPr="00BF0B00">
        <w:rPr>
          <w:rFonts w:cs="Arial"/>
        </w:rPr>
        <w:t xml:space="preserve"> </w:t>
      </w:r>
    </w:p>
    <w:p w14:paraId="74DA3CB4" w14:textId="77777777" w:rsidR="00027D68" w:rsidRDefault="00027D68" w:rsidP="00027D68">
      <w:pPr>
        <w:jc w:val="both"/>
        <w:rPr>
          <w:rFonts w:cs="Arial"/>
        </w:rPr>
      </w:pPr>
    </w:p>
    <w:p w14:paraId="7357C97D" w14:textId="77777777" w:rsidR="00BF0B00" w:rsidRDefault="00BF0B00" w:rsidP="00DA38E0">
      <w:pPr>
        <w:pStyle w:val="BodyText"/>
        <w:numPr>
          <w:ilvl w:val="0"/>
          <w:numId w:val="26"/>
        </w:numPr>
        <w:jc w:val="center"/>
        <w:rPr>
          <w:rFonts w:cs="Arial"/>
        </w:rPr>
      </w:pPr>
      <w:r>
        <w:rPr>
          <w:rFonts w:cs="Arial"/>
        </w:rPr>
        <w:t>člen</w:t>
      </w:r>
    </w:p>
    <w:p w14:paraId="09D9A33F" w14:textId="77777777" w:rsidR="00BF0B00" w:rsidRDefault="00BF0B00" w:rsidP="00027D68">
      <w:pPr>
        <w:jc w:val="both"/>
        <w:rPr>
          <w:rFonts w:cs="Arial"/>
        </w:rPr>
      </w:pPr>
    </w:p>
    <w:p w14:paraId="7D584B79" w14:textId="77777777" w:rsidR="005A48A9" w:rsidRDefault="005A48A9" w:rsidP="00027D68">
      <w:pPr>
        <w:jc w:val="both"/>
        <w:rPr>
          <w:rFonts w:cs="Arial"/>
        </w:rPr>
      </w:pPr>
      <w:r>
        <w:rPr>
          <w:rFonts w:cs="Arial"/>
        </w:rPr>
        <w:t>Pogodba je sestavljena v</w:t>
      </w:r>
      <w:r w:rsidR="00D2195E">
        <w:rPr>
          <w:rFonts w:cs="Arial"/>
        </w:rPr>
        <w:t xml:space="preserve"> dveh</w:t>
      </w:r>
      <w:r>
        <w:rPr>
          <w:rFonts w:cs="Arial"/>
        </w:rPr>
        <w:t xml:space="preserve"> enakovrednih izvodih, od katerih prejme vsaka pogodbena stranka po </w:t>
      </w:r>
      <w:r w:rsidR="00D2195E">
        <w:rPr>
          <w:rFonts w:cs="Arial"/>
        </w:rPr>
        <w:t>en izvod</w:t>
      </w:r>
      <w:r>
        <w:rPr>
          <w:rFonts w:cs="Arial"/>
        </w:rPr>
        <w:t>.</w:t>
      </w:r>
    </w:p>
    <w:p w14:paraId="3F546BE0" w14:textId="77777777" w:rsidR="003324C8" w:rsidRPr="008A4E68" w:rsidRDefault="003324C8" w:rsidP="003324C8">
      <w:pPr>
        <w:rPr>
          <w:rFonts w:cs="Arial"/>
          <w:highlight w:val="cyan"/>
        </w:rPr>
      </w:pPr>
    </w:p>
    <w:p w14:paraId="24BB413A" w14:textId="77777777" w:rsidR="003324C8" w:rsidRPr="008A4E68" w:rsidRDefault="003324C8" w:rsidP="003324C8">
      <w:pPr>
        <w:rPr>
          <w:rFonts w:cs="Arial"/>
          <w:highlight w:val="cyan"/>
        </w:rPr>
      </w:pPr>
    </w:p>
    <w:p w14:paraId="3EC2012C" w14:textId="77777777" w:rsidR="00D2195E" w:rsidRDefault="00D2195E" w:rsidP="00027D68">
      <w:pPr>
        <w:jc w:val="both"/>
        <w:rPr>
          <w:rFonts w:cs="Arial"/>
        </w:rPr>
      </w:pPr>
    </w:p>
    <w:p w14:paraId="33B3CA2E" w14:textId="77777777" w:rsidR="005A48A9" w:rsidRDefault="005A48A9" w:rsidP="005A48A9">
      <w:pPr>
        <w:rPr>
          <w:rFonts w:cs="Arial"/>
        </w:rPr>
      </w:pPr>
    </w:p>
    <w:p w14:paraId="13600E58" w14:textId="77777777" w:rsidR="00D2195E" w:rsidRPr="00BA5595" w:rsidRDefault="00D2195E" w:rsidP="00D2195E">
      <w:pPr>
        <w:jc w:val="both"/>
        <w:rPr>
          <w:rFonts w:cs="Arial"/>
          <w:lang w:eastAsia="en-US"/>
        </w:rPr>
      </w:pPr>
      <w:r w:rsidRPr="00BA5595">
        <w:rPr>
          <w:rFonts w:cs="Arial"/>
          <w:lang w:eastAsia="en-US"/>
        </w:rPr>
        <w:t>PRILOGE:</w:t>
      </w:r>
    </w:p>
    <w:p w14:paraId="67131252" w14:textId="77777777" w:rsidR="00D2195E" w:rsidRPr="00BA5595" w:rsidRDefault="00D2195E" w:rsidP="00D2195E">
      <w:pPr>
        <w:tabs>
          <w:tab w:val="left" w:pos="1701"/>
        </w:tabs>
        <w:jc w:val="both"/>
        <w:rPr>
          <w:rFonts w:cs="Arial"/>
        </w:rPr>
      </w:pPr>
    </w:p>
    <w:p w14:paraId="61B2B126" w14:textId="77777777" w:rsidR="00D2195E" w:rsidRPr="00BA5595" w:rsidRDefault="00D2195E" w:rsidP="00DA38E0">
      <w:pPr>
        <w:numPr>
          <w:ilvl w:val="0"/>
          <w:numId w:val="23"/>
        </w:numPr>
        <w:tabs>
          <w:tab w:val="left" w:pos="1701"/>
        </w:tabs>
        <w:ind w:hanging="855"/>
        <w:jc w:val="both"/>
        <w:rPr>
          <w:rFonts w:cs="Arial"/>
        </w:rPr>
      </w:pPr>
      <w:r w:rsidRPr="00BA5595">
        <w:rPr>
          <w:rFonts w:cs="Arial"/>
        </w:rPr>
        <w:t xml:space="preserve"> Priloga 1: Ponudbeni predračun - razčlenjen</w:t>
      </w:r>
    </w:p>
    <w:p w14:paraId="1F42E516" w14:textId="77777777" w:rsidR="00D2195E" w:rsidRPr="00BA5595" w:rsidRDefault="00D2195E" w:rsidP="00DA38E0">
      <w:pPr>
        <w:numPr>
          <w:ilvl w:val="0"/>
          <w:numId w:val="23"/>
        </w:numPr>
        <w:tabs>
          <w:tab w:val="left" w:pos="1701"/>
        </w:tabs>
        <w:ind w:hanging="855"/>
        <w:jc w:val="both"/>
        <w:rPr>
          <w:rFonts w:cs="Arial"/>
        </w:rPr>
      </w:pPr>
      <w:r w:rsidRPr="00BA5595">
        <w:rPr>
          <w:rFonts w:cs="Arial"/>
        </w:rPr>
        <w:t xml:space="preserve"> Priloga 2: Tehnične specifikacije</w:t>
      </w:r>
    </w:p>
    <w:p w14:paraId="645B2E25" w14:textId="77777777" w:rsidR="00D2195E" w:rsidRPr="00BA5595" w:rsidRDefault="00D2195E" w:rsidP="00D2195E">
      <w:pPr>
        <w:rPr>
          <w:highlight w:val="yellow"/>
        </w:rPr>
      </w:pPr>
    </w:p>
    <w:p w14:paraId="19062147" w14:textId="77777777" w:rsidR="005A48A9" w:rsidRDefault="005A48A9" w:rsidP="005A48A9">
      <w:pPr>
        <w:rPr>
          <w:rFonts w:cs="Arial"/>
        </w:rPr>
      </w:pPr>
    </w:p>
    <w:p w14:paraId="1B37607C" w14:textId="77777777" w:rsidR="005A48A9" w:rsidRDefault="005A48A9" w:rsidP="005A48A9">
      <w:pPr>
        <w:rPr>
          <w:rFonts w:cs="Arial"/>
        </w:rPr>
      </w:pPr>
    </w:p>
    <w:tbl>
      <w:tblPr>
        <w:tblW w:w="0" w:type="auto"/>
        <w:tblInd w:w="108" w:type="dxa"/>
        <w:tblLook w:val="00A0" w:firstRow="1" w:lastRow="0" w:firstColumn="1" w:lastColumn="0" w:noHBand="0" w:noVBand="0"/>
      </w:tblPr>
      <w:tblGrid>
        <w:gridCol w:w="4549"/>
        <w:gridCol w:w="4521"/>
      </w:tblGrid>
      <w:tr w:rsidR="00D2195E" w:rsidRPr="00BA5595" w14:paraId="012C1901" w14:textId="77777777" w:rsidTr="00D2195E">
        <w:trPr>
          <w:trHeight w:val="2807"/>
        </w:trPr>
        <w:tc>
          <w:tcPr>
            <w:tcW w:w="4549" w:type="dxa"/>
          </w:tcPr>
          <w:p w14:paraId="367D37A9" w14:textId="77777777" w:rsidR="00D2195E" w:rsidRPr="00BA5595" w:rsidRDefault="00D2195E" w:rsidP="00752337">
            <w:pPr>
              <w:rPr>
                <w:rFonts w:cs="Arial"/>
                <w:lang w:eastAsia="en-US"/>
              </w:rPr>
            </w:pPr>
            <w:r w:rsidRPr="00BA5595">
              <w:rPr>
                <w:rFonts w:cs="Arial"/>
                <w:lang w:eastAsia="en-US"/>
              </w:rPr>
              <w:t>št. pogodbe: ____________________</w:t>
            </w:r>
          </w:p>
          <w:p w14:paraId="7CCD1439" w14:textId="77777777" w:rsidR="00D2195E" w:rsidRPr="00BA5595" w:rsidRDefault="00D2195E" w:rsidP="00752337">
            <w:pPr>
              <w:rPr>
                <w:rFonts w:cs="Arial"/>
                <w:lang w:eastAsia="en-US"/>
              </w:rPr>
            </w:pPr>
          </w:p>
          <w:p w14:paraId="628DD9FF" w14:textId="77777777" w:rsidR="00D2195E" w:rsidRPr="00BA5595" w:rsidRDefault="00D2195E" w:rsidP="00752337">
            <w:pPr>
              <w:rPr>
                <w:rFonts w:cs="Arial"/>
                <w:lang w:eastAsia="en-US"/>
              </w:rPr>
            </w:pPr>
            <w:r w:rsidRPr="00BA5595">
              <w:rPr>
                <w:rFonts w:cs="Arial"/>
                <w:lang w:eastAsia="en-US"/>
              </w:rPr>
              <w:t>V/na___________, dne ___________</w:t>
            </w:r>
          </w:p>
          <w:p w14:paraId="76F0FF3F" w14:textId="77777777" w:rsidR="00D2195E" w:rsidRPr="00BA5595" w:rsidRDefault="00D2195E" w:rsidP="00752337">
            <w:pPr>
              <w:rPr>
                <w:rFonts w:cs="Arial"/>
                <w:lang w:eastAsia="en-US"/>
              </w:rPr>
            </w:pPr>
          </w:p>
          <w:p w14:paraId="167D1E82" w14:textId="77777777" w:rsidR="00D2195E" w:rsidRPr="00BA5595" w:rsidRDefault="00D2195E" w:rsidP="00752337">
            <w:pPr>
              <w:rPr>
                <w:rFonts w:cs="Arial"/>
                <w:lang w:eastAsia="en-US"/>
              </w:rPr>
            </w:pPr>
            <w:r w:rsidRPr="00BA5595">
              <w:rPr>
                <w:rFonts w:cs="Arial"/>
                <w:lang w:eastAsia="en-US"/>
              </w:rPr>
              <w:t>IZVAJALEC:</w:t>
            </w:r>
          </w:p>
          <w:p w14:paraId="59081633" w14:textId="77777777" w:rsidR="00D2195E" w:rsidRPr="00BA5595" w:rsidRDefault="00D2195E" w:rsidP="00752337">
            <w:pPr>
              <w:rPr>
                <w:rFonts w:cs="Arial"/>
                <w:lang w:eastAsia="en-US"/>
              </w:rPr>
            </w:pPr>
          </w:p>
          <w:p w14:paraId="26488C7A" w14:textId="77777777" w:rsidR="00D2195E" w:rsidRPr="00BA5595" w:rsidRDefault="00D2195E" w:rsidP="00752337">
            <w:pPr>
              <w:rPr>
                <w:rFonts w:cs="Arial"/>
                <w:lang w:eastAsia="en-US"/>
              </w:rPr>
            </w:pPr>
            <w:r w:rsidRPr="00BA5595">
              <w:rPr>
                <w:rFonts w:cs="Arial"/>
                <w:lang w:eastAsia="en-US"/>
              </w:rPr>
              <w:t>______________</w:t>
            </w:r>
          </w:p>
          <w:p w14:paraId="4841F804" w14:textId="77777777" w:rsidR="00D2195E" w:rsidRPr="00BA5595" w:rsidRDefault="00D2195E" w:rsidP="00752337">
            <w:pPr>
              <w:rPr>
                <w:rFonts w:cs="Arial"/>
                <w:lang w:eastAsia="en-US"/>
              </w:rPr>
            </w:pPr>
            <w:r w:rsidRPr="00BA5595">
              <w:rPr>
                <w:rFonts w:cs="Arial"/>
                <w:lang w:eastAsia="en-US"/>
              </w:rPr>
              <w:t>______________</w:t>
            </w:r>
          </w:p>
          <w:p w14:paraId="25D4872C" w14:textId="77777777" w:rsidR="00D2195E" w:rsidRPr="00BA5595" w:rsidRDefault="00D2195E" w:rsidP="00752337">
            <w:pPr>
              <w:rPr>
                <w:rFonts w:cs="Arial"/>
                <w:lang w:eastAsia="en-US"/>
              </w:rPr>
            </w:pPr>
            <w:r w:rsidRPr="00BA5595">
              <w:rPr>
                <w:rFonts w:cs="Arial"/>
                <w:lang w:eastAsia="en-US"/>
              </w:rPr>
              <w:t>______________</w:t>
            </w:r>
          </w:p>
          <w:p w14:paraId="65527507" w14:textId="77777777" w:rsidR="00D2195E" w:rsidRPr="00BA5595" w:rsidRDefault="00D2195E" w:rsidP="00752337">
            <w:pPr>
              <w:rPr>
                <w:rFonts w:cs="Arial"/>
                <w:lang w:eastAsia="en-US"/>
              </w:rPr>
            </w:pPr>
          </w:p>
          <w:p w14:paraId="276089C7" w14:textId="77777777" w:rsidR="00D2195E" w:rsidRPr="00BA5595" w:rsidRDefault="00D2195E" w:rsidP="00752337">
            <w:pPr>
              <w:rPr>
                <w:rFonts w:cs="Arial"/>
                <w:lang w:eastAsia="en-US"/>
              </w:rPr>
            </w:pPr>
          </w:p>
          <w:p w14:paraId="3D9250EA" w14:textId="77777777" w:rsidR="00D2195E" w:rsidRPr="00BA5595" w:rsidRDefault="00D2195E" w:rsidP="00752337">
            <w:pPr>
              <w:rPr>
                <w:rFonts w:cs="Arial"/>
                <w:lang w:eastAsia="en-US"/>
              </w:rPr>
            </w:pPr>
          </w:p>
          <w:p w14:paraId="3136EEA2" w14:textId="77777777" w:rsidR="00D2195E" w:rsidRPr="00BA5595" w:rsidRDefault="00D2195E" w:rsidP="00752337">
            <w:pPr>
              <w:rPr>
                <w:rFonts w:cs="Arial"/>
                <w:lang w:eastAsia="en-US"/>
              </w:rPr>
            </w:pPr>
          </w:p>
          <w:p w14:paraId="236D9D96" w14:textId="77777777" w:rsidR="00D2195E" w:rsidRPr="00BA5595" w:rsidRDefault="00D2195E" w:rsidP="00752337">
            <w:pPr>
              <w:rPr>
                <w:rFonts w:cs="Arial"/>
                <w:lang w:eastAsia="en-US"/>
              </w:rPr>
            </w:pPr>
          </w:p>
        </w:tc>
        <w:tc>
          <w:tcPr>
            <w:tcW w:w="4521" w:type="dxa"/>
          </w:tcPr>
          <w:p w14:paraId="3F434A13" w14:textId="1F479144" w:rsidR="00D2195E" w:rsidRPr="00BA5595" w:rsidRDefault="00D2195E" w:rsidP="00752337">
            <w:pPr>
              <w:rPr>
                <w:rFonts w:cs="Arial"/>
                <w:lang w:eastAsia="en-US"/>
              </w:rPr>
            </w:pPr>
            <w:r w:rsidRPr="00BA5595">
              <w:rPr>
                <w:rFonts w:cs="Arial"/>
                <w:lang w:eastAsia="en-US"/>
              </w:rPr>
              <w:t>Št. pogodbe: 03-</w:t>
            </w:r>
            <w:r>
              <w:rPr>
                <w:rFonts w:cs="Arial"/>
                <w:lang w:eastAsia="en-US"/>
              </w:rPr>
              <w:t>AU</w:t>
            </w:r>
            <w:r w:rsidR="00542121">
              <w:rPr>
                <w:rFonts w:cs="Arial"/>
                <w:lang w:eastAsia="en-US"/>
              </w:rPr>
              <w:t>-____/2021</w:t>
            </w:r>
          </w:p>
          <w:p w14:paraId="137D98CA" w14:textId="77777777" w:rsidR="00D2195E" w:rsidRPr="00BA5595" w:rsidRDefault="00D2195E" w:rsidP="00752337">
            <w:pPr>
              <w:rPr>
                <w:rFonts w:cs="Arial"/>
                <w:lang w:eastAsia="en-US"/>
              </w:rPr>
            </w:pPr>
          </w:p>
          <w:p w14:paraId="545B47B6" w14:textId="77777777" w:rsidR="00D2195E" w:rsidRPr="00BA5595" w:rsidRDefault="00D2195E" w:rsidP="00752337">
            <w:pPr>
              <w:rPr>
                <w:rFonts w:cs="Arial"/>
                <w:lang w:eastAsia="en-US"/>
              </w:rPr>
            </w:pPr>
            <w:r w:rsidRPr="00BA5595">
              <w:rPr>
                <w:rFonts w:cs="Arial"/>
                <w:lang w:eastAsia="en-US"/>
              </w:rPr>
              <w:t>V Ljubljani, dne ____________</w:t>
            </w:r>
          </w:p>
          <w:p w14:paraId="4CDAF226" w14:textId="77777777" w:rsidR="00D2195E" w:rsidRPr="00BA5595" w:rsidRDefault="00D2195E" w:rsidP="00752337">
            <w:pPr>
              <w:rPr>
                <w:rFonts w:cs="Arial"/>
                <w:lang w:eastAsia="en-US"/>
              </w:rPr>
            </w:pPr>
          </w:p>
          <w:p w14:paraId="06887E44" w14:textId="77777777" w:rsidR="00D2195E" w:rsidRPr="00BA5595" w:rsidRDefault="00D2195E" w:rsidP="00752337">
            <w:pPr>
              <w:rPr>
                <w:rFonts w:cs="Arial"/>
                <w:lang w:eastAsia="en-US"/>
              </w:rPr>
            </w:pPr>
            <w:r w:rsidRPr="00BA5595">
              <w:rPr>
                <w:rFonts w:cs="Arial"/>
                <w:lang w:eastAsia="en-US"/>
              </w:rPr>
              <w:t>NAROČNIK:</w:t>
            </w:r>
          </w:p>
          <w:p w14:paraId="3D609DBE" w14:textId="77777777" w:rsidR="00D2195E" w:rsidRPr="00BA5595" w:rsidRDefault="00D2195E" w:rsidP="00752337">
            <w:pPr>
              <w:rPr>
                <w:rFonts w:cs="Arial"/>
                <w:lang w:eastAsia="en-US"/>
              </w:rPr>
            </w:pPr>
          </w:p>
          <w:p w14:paraId="3E904DDA" w14:textId="77777777" w:rsidR="00D2195E" w:rsidRPr="00BA5595" w:rsidRDefault="00D2195E" w:rsidP="00752337">
            <w:pPr>
              <w:rPr>
                <w:rFonts w:cs="Arial"/>
                <w:lang w:eastAsia="en-US"/>
              </w:rPr>
            </w:pPr>
            <w:r w:rsidRPr="00BA5595">
              <w:rPr>
                <w:rFonts w:cs="Arial"/>
                <w:lang w:eastAsia="en-US"/>
              </w:rPr>
              <w:t>Onkološki inštitut Ljubljana</w:t>
            </w:r>
          </w:p>
          <w:p w14:paraId="41077724" w14:textId="77777777" w:rsidR="00D2195E" w:rsidRPr="00BA5595" w:rsidRDefault="00D2195E" w:rsidP="00752337">
            <w:pPr>
              <w:rPr>
                <w:rFonts w:cs="Arial"/>
                <w:lang w:eastAsia="en-US"/>
              </w:rPr>
            </w:pPr>
            <w:r>
              <w:rPr>
                <w:rFonts w:cs="Arial"/>
                <w:lang w:eastAsia="en-US"/>
              </w:rPr>
              <w:t>Andreja Uštar</w:t>
            </w:r>
          </w:p>
          <w:p w14:paraId="56727CD7" w14:textId="77777777" w:rsidR="00D2195E" w:rsidRPr="00BA5595" w:rsidRDefault="00D2195E" w:rsidP="00752337">
            <w:pPr>
              <w:rPr>
                <w:rFonts w:cs="Arial"/>
                <w:lang w:eastAsia="en-US"/>
              </w:rPr>
            </w:pPr>
            <w:r w:rsidRPr="00BA5595">
              <w:rPr>
                <w:rFonts w:cs="Arial"/>
                <w:lang w:eastAsia="en-US"/>
              </w:rPr>
              <w:t>Generalna direktorica</w:t>
            </w:r>
          </w:p>
        </w:tc>
      </w:tr>
    </w:tb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5A48A9" w:rsidRPr="00D2195E" w14:paraId="00383F73" w14:textId="77777777" w:rsidTr="00453060">
        <w:tc>
          <w:tcPr>
            <w:tcW w:w="4605" w:type="dxa"/>
          </w:tcPr>
          <w:p w14:paraId="13C7E720" w14:textId="77777777" w:rsidR="005A48A9" w:rsidRPr="00D2195E" w:rsidRDefault="005A48A9">
            <w:pPr>
              <w:rPr>
                <w:rFonts w:cs="Arial"/>
                <w:b/>
              </w:rPr>
            </w:pPr>
          </w:p>
        </w:tc>
        <w:tc>
          <w:tcPr>
            <w:tcW w:w="4605" w:type="dxa"/>
          </w:tcPr>
          <w:p w14:paraId="76FA6D19" w14:textId="77777777" w:rsidR="005A48A9" w:rsidRPr="00D2195E" w:rsidRDefault="005A48A9">
            <w:pPr>
              <w:rPr>
                <w:rFonts w:cs="Arial"/>
                <w:b/>
              </w:rPr>
            </w:pPr>
          </w:p>
        </w:tc>
      </w:tr>
      <w:tr w:rsidR="005A48A9" w:rsidRPr="00D2195E" w14:paraId="3E3C6522" w14:textId="77777777" w:rsidTr="00453060">
        <w:tc>
          <w:tcPr>
            <w:tcW w:w="4605" w:type="dxa"/>
          </w:tcPr>
          <w:p w14:paraId="08E6D51B" w14:textId="77777777" w:rsidR="005A48A9" w:rsidRPr="00D2195E" w:rsidRDefault="005A48A9">
            <w:pPr>
              <w:rPr>
                <w:rFonts w:cs="Arial"/>
                <w:b/>
              </w:rPr>
            </w:pPr>
          </w:p>
        </w:tc>
        <w:tc>
          <w:tcPr>
            <w:tcW w:w="4605" w:type="dxa"/>
          </w:tcPr>
          <w:p w14:paraId="1A8A1460" w14:textId="77777777" w:rsidR="005A48A9" w:rsidRPr="00D2195E" w:rsidRDefault="005A48A9">
            <w:pPr>
              <w:rPr>
                <w:rFonts w:cs="Arial"/>
                <w:b/>
              </w:rPr>
            </w:pPr>
          </w:p>
        </w:tc>
      </w:tr>
    </w:tbl>
    <w:p w14:paraId="3B5744D2" w14:textId="378178C3" w:rsidR="00453060" w:rsidRDefault="00453060" w:rsidP="00117DA3">
      <w:pPr>
        <w:rPr>
          <w:rFonts w:cs="Arial"/>
        </w:rPr>
      </w:pPr>
    </w:p>
    <w:p w14:paraId="1DF7EF81" w14:textId="77777777" w:rsidR="00453060" w:rsidRPr="00D23250" w:rsidRDefault="00453060" w:rsidP="00D2195E">
      <w:pPr>
        <w:rPr>
          <w:rFonts w:cs="Arial"/>
        </w:rPr>
      </w:pPr>
    </w:p>
    <w:sectPr w:rsidR="00453060" w:rsidRPr="00D23250" w:rsidSect="00D2195E">
      <w:footerReference w:type="default" r:id="rId1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8620B" w14:textId="77777777" w:rsidR="00E07375" w:rsidRDefault="00E07375">
      <w:r>
        <w:separator/>
      </w:r>
    </w:p>
  </w:endnote>
  <w:endnote w:type="continuationSeparator" w:id="0">
    <w:p w14:paraId="49D7BC2F" w14:textId="77777777" w:rsidR="00E07375" w:rsidRDefault="00E0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Yu Gothic"/>
    <w:charset w:val="80"/>
    <w:family w:val="swiss"/>
    <w:pitch w:val="variable"/>
  </w:font>
  <w:font w:name="WenQuanYi Micro Hei">
    <w:charset w:val="80"/>
    <w:family w:val="auto"/>
    <w:pitch w:val="variable"/>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2FE5F" w14:textId="77777777" w:rsidR="00357937" w:rsidRDefault="00357937">
    <w:pPr>
      <w:pStyle w:val="Footer"/>
      <w:jc w:val="right"/>
    </w:pPr>
  </w:p>
  <w:p w14:paraId="19A4C471" w14:textId="5E5900F1" w:rsidR="00357937" w:rsidRDefault="00E07375">
    <w:pPr>
      <w:pStyle w:val="Footer"/>
      <w:jc w:val="right"/>
    </w:pPr>
    <w:sdt>
      <w:sdtPr>
        <w:id w:val="-69576623"/>
        <w:docPartObj>
          <w:docPartGallery w:val="Page Numbers (Bottom of Page)"/>
          <w:docPartUnique/>
        </w:docPartObj>
      </w:sdtPr>
      <w:sdtEndPr/>
      <w:sdtContent>
        <w:r w:rsidR="00357937">
          <w:fldChar w:fldCharType="begin"/>
        </w:r>
        <w:r w:rsidR="00357937">
          <w:instrText>PAGE   \* MERGEFORMAT</w:instrText>
        </w:r>
        <w:r w:rsidR="00357937">
          <w:fldChar w:fldCharType="separate"/>
        </w:r>
        <w:r w:rsidR="005532EB">
          <w:rPr>
            <w:noProof/>
          </w:rPr>
          <w:t>42</w:t>
        </w:r>
        <w:r w:rsidR="00357937">
          <w:fldChar w:fldCharType="end"/>
        </w:r>
      </w:sdtContent>
    </w:sdt>
  </w:p>
  <w:p w14:paraId="6EF681A9" w14:textId="77777777" w:rsidR="00357937" w:rsidRDefault="00357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960BE" w14:textId="77777777" w:rsidR="00E07375" w:rsidRPr="009B27E1" w:rsidRDefault="00E07375">
      <w:pPr>
        <w:rPr>
          <w:sz w:val="2"/>
          <w:szCs w:val="2"/>
        </w:rPr>
      </w:pPr>
    </w:p>
  </w:footnote>
  <w:footnote w:type="continuationSeparator" w:id="0">
    <w:p w14:paraId="47F2D996" w14:textId="77777777" w:rsidR="00E07375" w:rsidRPr="009B27E1" w:rsidRDefault="00E07375">
      <w:pPr>
        <w:rPr>
          <w:sz w:val="2"/>
          <w:szCs w:val="2"/>
        </w:rPr>
      </w:pPr>
    </w:p>
  </w:footnote>
  <w:footnote w:type="continuationNotice" w:id="1">
    <w:p w14:paraId="63627DE5" w14:textId="77777777" w:rsidR="00E07375" w:rsidRPr="009B27E1" w:rsidRDefault="00E07375">
      <w:pPr>
        <w:rPr>
          <w:sz w:val="2"/>
          <w:szCs w:val="2"/>
        </w:rPr>
      </w:pPr>
    </w:p>
  </w:footnote>
  <w:footnote w:id="2">
    <w:p w14:paraId="10555512" w14:textId="77777777" w:rsidR="00357937" w:rsidRPr="004D2A63" w:rsidRDefault="00357937">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4AD4657" w14:textId="77777777" w:rsidR="00357937" w:rsidRDefault="00357937" w:rsidP="00DD3416">
      <w:pPr>
        <w:autoSpaceDE w:val="0"/>
        <w:autoSpaceDN w:val="0"/>
        <w:adjustRightInd w:val="0"/>
        <w:rPr>
          <w:rFonts w:cs="Arial"/>
          <w:sz w:val="16"/>
          <w:szCs w:val="16"/>
        </w:rPr>
      </w:pPr>
      <w:r>
        <w:rPr>
          <w:rFonts w:cs="Arial"/>
          <w:b/>
          <w:bCs/>
          <w:iCs/>
          <w:sz w:val="16"/>
          <w:szCs w:val="16"/>
        </w:rPr>
        <w:t>Navodila za izpolnitev:</w:t>
      </w:r>
    </w:p>
    <w:p w14:paraId="76705749" w14:textId="77777777" w:rsidR="00357937" w:rsidRDefault="00357937" w:rsidP="00DD341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ED189FF" w14:textId="77777777" w:rsidR="00357937" w:rsidRDefault="00357937" w:rsidP="00DD341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7A7ECDA" w14:textId="77777777" w:rsidR="00357937" w:rsidRDefault="00357937" w:rsidP="00DD341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603652A4" w14:textId="77777777" w:rsidR="00357937" w:rsidRDefault="00357937" w:rsidP="00DD3416">
      <w:pPr>
        <w:autoSpaceDE w:val="0"/>
        <w:autoSpaceDN w:val="0"/>
        <w:adjustRightInd w:val="0"/>
        <w:rPr>
          <w:rFonts w:cs="Arial"/>
          <w:sz w:val="16"/>
          <w:szCs w:val="16"/>
        </w:rPr>
      </w:pPr>
      <w:r>
        <w:rPr>
          <w:rFonts w:cs="Arial"/>
          <w:b/>
          <w:bCs/>
          <w:iCs/>
          <w:sz w:val="16"/>
          <w:szCs w:val="16"/>
        </w:rPr>
        <w:t xml:space="preserve">Navodila za izpolnitev: </w:t>
      </w:r>
    </w:p>
    <w:p w14:paraId="1F0D498D" w14:textId="77777777" w:rsidR="00357937" w:rsidRDefault="00357937" w:rsidP="00DD341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BCB763F" w14:textId="77777777" w:rsidR="00357937" w:rsidRDefault="00357937" w:rsidP="00DD341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784286E" w14:textId="77777777" w:rsidR="00357937" w:rsidRDefault="00357937" w:rsidP="00DD341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140FB9C3" w14:textId="77777777" w:rsidR="00357937" w:rsidRDefault="00357937" w:rsidP="008A4E68">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3A56315A"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17B0166D"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14:paraId="59590712" w14:textId="77777777" w:rsidR="00357937" w:rsidRDefault="00357937" w:rsidP="008A4E68">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47713593"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5D2121CA"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5B1A36F8" w14:textId="77777777" w:rsidR="00357937" w:rsidRDefault="00357937" w:rsidP="008A4E68">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17BBBA36"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17E37599" w14:textId="77777777" w:rsidR="00357937" w:rsidRDefault="00357937" w:rsidP="008A4E68">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7AC4576"/>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Times New Roman" w:hAnsi="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AF7002"/>
    <w:multiLevelType w:val="hybridMultilevel"/>
    <w:tmpl w:val="8408AB4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23658D4"/>
    <w:multiLevelType w:val="hybridMultilevel"/>
    <w:tmpl w:val="F5042F8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987D46"/>
    <w:multiLevelType w:val="hybridMultilevel"/>
    <w:tmpl w:val="0D4ED8B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2E873D2"/>
    <w:multiLevelType w:val="multilevel"/>
    <w:tmpl w:val="CCCC2F5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3B41C8A"/>
    <w:multiLevelType w:val="multilevel"/>
    <w:tmpl w:val="1E0E75C2"/>
    <w:styleLink w:val="LFO30"/>
    <w:lvl w:ilvl="0">
      <w:start w:val="1"/>
      <w:numFmt w:val="decimal"/>
      <w:lvlText w:val="%1"/>
      <w:lvlJc w:val="left"/>
      <w:pPr>
        <w:ind w:left="703" w:hanging="703"/>
      </w:pPr>
      <w:rPr>
        <w:rFonts w:cs="Times New Roman"/>
      </w:rPr>
    </w:lvl>
    <w:lvl w:ilvl="1">
      <w:start w:val="1"/>
      <w:numFmt w:val="decimal"/>
      <w:lvlText w:val="%1.%2"/>
      <w:lvlJc w:val="left"/>
      <w:pPr>
        <w:ind w:left="705" w:hanging="70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E6206"/>
    <w:multiLevelType w:val="hybridMultilevel"/>
    <w:tmpl w:val="CC3A558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2" w15:restartNumberingAfterBreak="0">
    <w:nsid w:val="1BE554F6"/>
    <w:multiLevelType w:val="hybridMultilevel"/>
    <w:tmpl w:val="5A7E1D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08294F"/>
    <w:multiLevelType w:val="hybridMultilevel"/>
    <w:tmpl w:val="09FC57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24" w15:restartNumberingAfterBreak="0">
    <w:nsid w:val="395D6C0F"/>
    <w:multiLevelType w:val="hybridMultilevel"/>
    <w:tmpl w:val="B316D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3CB22FEB"/>
    <w:multiLevelType w:val="hybridMultilevel"/>
    <w:tmpl w:val="24BCC56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BB3657"/>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8"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CF82B6F"/>
    <w:multiLevelType w:val="hybridMultilevel"/>
    <w:tmpl w:val="DB666ADA"/>
    <w:lvl w:ilvl="0" w:tplc="04240001">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82C73F5"/>
    <w:multiLevelType w:val="singleLevel"/>
    <w:tmpl w:val="92A4171E"/>
    <w:lvl w:ilvl="0">
      <w:start w:val="1"/>
      <w:numFmt w:val="decimal"/>
      <w:pStyle w:val="Sklic-inicialke"/>
      <w:lvlText w:val="%1."/>
      <w:lvlJc w:val="left"/>
      <w:pPr>
        <w:tabs>
          <w:tab w:val="num" w:pos="1512"/>
        </w:tabs>
        <w:ind w:left="1512" w:hanging="432"/>
      </w:pPr>
      <w:rPr>
        <w:b/>
        <w:bCs/>
        <w:i w:val="0"/>
        <w:iCs w:val="0"/>
      </w:rPr>
    </w:lvl>
  </w:abstractNum>
  <w:abstractNum w:abstractNumId="37"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8"/>
  </w:num>
  <w:num w:numId="7">
    <w:abstractNumId w:val="20"/>
  </w:num>
  <w:num w:numId="8">
    <w:abstractNumId w:val="0"/>
    <w:lvlOverride w:ilvl="0">
      <w:startOverride w:val="1"/>
    </w:lvlOverride>
  </w:num>
  <w:num w:numId="9">
    <w:abstractNumId w:val="36"/>
    <w:lvlOverride w:ilvl="0">
      <w:startOverride w:val="1"/>
    </w:lvlOverride>
  </w:num>
  <w:num w:numId="10">
    <w:abstractNumId w:val="8"/>
  </w:num>
  <w:num w:numId="11">
    <w:abstractNumId w:val="26"/>
  </w:num>
  <w:num w:numId="12">
    <w:abstractNumId w:val="24"/>
  </w:num>
  <w:num w:numId="13">
    <w:abstractNumId w:val="12"/>
  </w:num>
  <w:num w:numId="14">
    <w:abstractNumId w:val="32"/>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5"/>
  </w:num>
  <w:num w:numId="18">
    <w:abstractNumId w:val="16"/>
  </w:num>
  <w:num w:numId="19">
    <w:abstractNumId w:val="19"/>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1"/>
  </w:num>
  <w:num w:numId="23">
    <w:abstractNumId w:val="23"/>
  </w:num>
  <w:num w:numId="24">
    <w:abstractNumId w:val="9"/>
  </w:num>
  <w:num w:numId="25">
    <w:abstractNumId w:val="10"/>
  </w:num>
  <w:num w:numId="26">
    <w:abstractNumId w:val="18"/>
  </w:num>
  <w:num w:numId="27">
    <w:abstractNumId w:val="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7"/>
  </w:num>
  <w:num w:numId="31">
    <w:abstractNumId w:val="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7"/>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CED"/>
    <w:rsid w:val="00011B6A"/>
    <w:rsid w:val="00013D02"/>
    <w:rsid w:val="00016764"/>
    <w:rsid w:val="00027D68"/>
    <w:rsid w:val="00035CED"/>
    <w:rsid w:val="00084576"/>
    <w:rsid w:val="00086799"/>
    <w:rsid w:val="000905FB"/>
    <w:rsid w:val="000D69A4"/>
    <w:rsid w:val="000E54C7"/>
    <w:rsid w:val="000F77E9"/>
    <w:rsid w:val="001055F9"/>
    <w:rsid w:val="00117DA3"/>
    <w:rsid w:val="00124036"/>
    <w:rsid w:val="001376E5"/>
    <w:rsid w:val="00144C3B"/>
    <w:rsid w:val="00164448"/>
    <w:rsid w:val="001969D7"/>
    <w:rsid w:val="001A4D92"/>
    <w:rsid w:val="001C40D5"/>
    <w:rsid w:val="001C4B9D"/>
    <w:rsid w:val="001F7AFC"/>
    <w:rsid w:val="00205786"/>
    <w:rsid w:val="00216B2B"/>
    <w:rsid w:val="002424AE"/>
    <w:rsid w:val="00282844"/>
    <w:rsid w:val="00287A28"/>
    <w:rsid w:val="00292974"/>
    <w:rsid w:val="00294F83"/>
    <w:rsid w:val="00297736"/>
    <w:rsid w:val="002B2A69"/>
    <w:rsid w:val="002B38C6"/>
    <w:rsid w:val="002D0EFD"/>
    <w:rsid w:val="00307037"/>
    <w:rsid w:val="00323243"/>
    <w:rsid w:val="003324C8"/>
    <w:rsid w:val="003369C8"/>
    <w:rsid w:val="0034068C"/>
    <w:rsid w:val="0035378A"/>
    <w:rsid w:val="00357937"/>
    <w:rsid w:val="00380F3C"/>
    <w:rsid w:val="00386FCA"/>
    <w:rsid w:val="003D760C"/>
    <w:rsid w:val="003F0E97"/>
    <w:rsid w:val="003F1FCD"/>
    <w:rsid w:val="003F49DB"/>
    <w:rsid w:val="00400615"/>
    <w:rsid w:val="00453060"/>
    <w:rsid w:val="00476EF0"/>
    <w:rsid w:val="004873CD"/>
    <w:rsid w:val="0049363E"/>
    <w:rsid w:val="004965AC"/>
    <w:rsid w:val="004A1B25"/>
    <w:rsid w:val="004C11D6"/>
    <w:rsid w:val="004C6DFD"/>
    <w:rsid w:val="004D2A63"/>
    <w:rsid w:val="004E691C"/>
    <w:rsid w:val="004F0300"/>
    <w:rsid w:val="00527DE7"/>
    <w:rsid w:val="00542121"/>
    <w:rsid w:val="005421A8"/>
    <w:rsid w:val="00543AA5"/>
    <w:rsid w:val="005532EB"/>
    <w:rsid w:val="00556EED"/>
    <w:rsid w:val="0056717C"/>
    <w:rsid w:val="00567242"/>
    <w:rsid w:val="005709F6"/>
    <w:rsid w:val="005967A4"/>
    <w:rsid w:val="005A1734"/>
    <w:rsid w:val="005A27D1"/>
    <w:rsid w:val="005A48A9"/>
    <w:rsid w:val="005A4A5A"/>
    <w:rsid w:val="005A6C6C"/>
    <w:rsid w:val="005D5977"/>
    <w:rsid w:val="005D6E64"/>
    <w:rsid w:val="005F3CAA"/>
    <w:rsid w:val="00613431"/>
    <w:rsid w:val="00632BBC"/>
    <w:rsid w:val="006510BD"/>
    <w:rsid w:val="00660A0D"/>
    <w:rsid w:val="00663BCA"/>
    <w:rsid w:val="006778D3"/>
    <w:rsid w:val="00692DAB"/>
    <w:rsid w:val="0069702E"/>
    <w:rsid w:val="006B1132"/>
    <w:rsid w:val="006D5CFF"/>
    <w:rsid w:val="006E0830"/>
    <w:rsid w:val="0070312D"/>
    <w:rsid w:val="00752337"/>
    <w:rsid w:val="00775584"/>
    <w:rsid w:val="007A4A1A"/>
    <w:rsid w:val="007C5E4C"/>
    <w:rsid w:val="007D490B"/>
    <w:rsid w:val="007E0E3E"/>
    <w:rsid w:val="007F14CA"/>
    <w:rsid w:val="0080320B"/>
    <w:rsid w:val="0081757E"/>
    <w:rsid w:val="008231BC"/>
    <w:rsid w:val="00826B97"/>
    <w:rsid w:val="00832F60"/>
    <w:rsid w:val="008570D3"/>
    <w:rsid w:val="0087007F"/>
    <w:rsid w:val="0087773E"/>
    <w:rsid w:val="00891A1D"/>
    <w:rsid w:val="008A4E68"/>
    <w:rsid w:val="008D6B69"/>
    <w:rsid w:val="008E2F16"/>
    <w:rsid w:val="008F6B62"/>
    <w:rsid w:val="00905991"/>
    <w:rsid w:val="00943B07"/>
    <w:rsid w:val="009974D9"/>
    <w:rsid w:val="009A1C23"/>
    <w:rsid w:val="009B27E1"/>
    <w:rsid w:val="009D1565"/>
    <w:rsid w:val="00A11971"/>
    <w:rsid w:val="00A234C0"/>
    <w:rsid w:val="00A435C7"/>
    <w:rsid w:val="00A512FC"/>
    <w:rsid w:val="00A74DC0"/>
    <w:rsid w:val="00AA1B3B"/>
    <w:rsid w:val="00AA73BA"/>
    <w:rsid w:val="00AF0D58"/>
    <w:rsid w:val="00AF52DE"/>
    <w:rsid w:val="00B43C79"/>
    <w:rsid w:val="00B5270F"/>
    <w:rsid w:val="00B76501"/>
    <w:rsid w:val="00B844D1"/>
    <w:rsid w:val="00B85285"/>
    <w:rsid w:val="00BC1768"/>
    <w:rsid w:val="00BC3B24"/>
    <w:rsid w:val="00BF0B00"/>
    <w:rsid w:val="00BF7A08"/>
    <w:rsid w:val="00C03DDC"/>
    <w:rsid w:val="00C07102"/>
    <w:rsid w:val="00C155C8"/>
    <w:rsid w:val="00C50D3A"/>
    <w:rsid w:val="00CC76C2"/>
    <w:rsid w:val="00CD1ECF"/>
    <w:rsid w:val="00CD4D70"/>
    <w:rsid w:val="00CE080D"/>
    <w:rsid w:val="00CF3967"/>
    <w:rsid w:val="00CF663B"/>
    <w:rsid w:val="00D2195E"/>
    <w:rsid w:val="00D23250"/>
    <w:rsid w:val="00D30122"/>
    <w:rsid w:val="00D427C4"/>
    <w:rsid w:val="00D67DC6"/>
    <w:rsid w:val="00D94378"/>
    <w:rsid w:val="00DA38E0"/>
    <w:rsid w:val="00DD3416"/>
    <w:rsid w:val="00DD56E4"/>
    <w:rsid w:val="00DE18A5"/>
    <w:rsid w:val="00DE4866"/>
    <w:rsid w:val="00DE629D"/>
    <w:rsid w:val="00DF478E"/>
    <w:rsid w:val="00E0100F"/>
    <w:rsid w:val="00E042D0"/>
    <w:rsid w:val="00E07375"/>
    <w:rsid w:val="00E0771F"/>
    <w:rsid w:val="00E14DBF"/>
    <w:rsid w:val="00E20FDE"/>
    <w:rsid w:val="00E460DD"/>
    <w:rsid w:val="00E8473B"/>
    <w:rsid w:val="00EB7E39"/>
    <w:rsid w:val="00EC0A5E"/>
    <w:rsid w:val="00EE576B"/>
    <w:rsid w:val="00F209D1"/>
    <w:rsid w:val="00F36E2B"/>
    <w:rsid w:val="00F702A1"/>
    <w:rsid w:val="00F70FC8"/>
    <w:rsid w:val="00F775C3"/>
    <w:rsid w:val="00F817B5"/>
    <w:rsid w:val="00FA278C"/>
    <w:rsid w:val="00FC14D7"/>
    <w:rsid w:val="00FC4231"/>
    <w:rsid w:val="00FE1A08"/>
    <w:rsid w:val="00FE29D0"/>
    <w:rsid w:val="00FE4682"/>
    <w:rsid w:val="00FE56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63AC7"/>
  <w15:docId w15:val="{86B187AF-7D20-4049-AABF-F7383FC3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B2B"/>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semiHidden/>
    <w:unhideWhenUsed/>
    <w:qFormat/>
    <w:rsid w:val="0056717C"/>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56717C"/>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56717C"/>
    <w:pPr>
      <w:keepNext/>
      <w:snapToGrid w:val="0"/>
      <w:outlineLvl w:val="3"/>
    </w:pPr>
    <w:rPr>
      <w:rFonts w:ascii="Verdana" w:hAnsi="Verdana" w:cs="Arial"/>
      <w:b/>
      <w:color w:val="000000"/>
      <w:lang w:eastAsia="en-US"/>
    </w:rPr>
  </w:style>
  <w:style w:type="paragraph" w:styleId="Heading5">
    <w:name w:val="heading 5"/>
    <w:basedOn w:val="Normal"/>
    <w:next w:val="Normal"/>
    <w:link w:val="Heading5Char"/>
    <w:semiHidden/>
    <w:unhideWhenUsed/>
    <w:qFormat/>
    <w:rsid w:val="0056717C"/>
    <w:pPr>
      <w:spacing w:before="240" w:after="60"/>
      <w:outlineLvl w:val="4"/>
    </w:pPr>
    <w:rPr>
      <w:b/>
      <w:bCs/>
      <w:i/>
      <w:iCs/>
      <w:sz w:val="26"/>
      <w:szCs w:val="26"/>
    </w:rPr>
  </w:style>
  <w:style w:type="paragraph" w:styleId="Heading7">
    <w:name w:val="heading 7"/>
    <w:basedOn w:val="Normal"/>
    <w:next w:val="Normal"/>
    <w:link w:val="Heading7Char"/>
    <w:unhideWhenUsed/>
    <w:qFormat/>
    <w:rsid w:val="0056717C"/>
    <w:pPr>
      <w:keepNext/>
      <w:widowControl w:val="0"/>
      <w:overflowPunct w:val="0"/>
      <w:autoSpaceDE w:val="0"/>
      <w:autoSpaceDN w:val="0"/>
      <w:adjustRightInd w:val="0"/>
      <w:outlineLvl w:val="6"/>
    </w:pPr>
    <w:rPr>
      <w:rFonts w:ascii="Verdana" w:hAnsi="Verdana"/>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035CED"/>
    <w:rPr>
      <w:color w:val="0000FF"/>
      <w:u w:val="single"/>
    </w:rPr>
  </w:style>
  <w:style w:type="character" w:customStyle="1" w:styleId="HeaderChar">
    <w:name w:val="Header Char"/>
    <w:link w:val="Header"/>
    <w:rsid w:val="00035CED"/>
    <w:rPr>
      <w:rFonts w:ascii="Arial" w:hAnsi="Arial"/>
    </w:rPr>
  </w:style>
  <w:style w:type="paragraph" w:styleId="Title">
    <w:name w:val="Title"/>
    <w:basedOn w:val="Normal"/>
    <w:link w:val="TitleChar"/>
    <w:qFormat/>
    <w:rsid w:val="00035CED"/>
    <w:pPr>
      <w:jc w:val="center"/>
    </w:pPr>
    <w:rPr>
      <w:b/>
      <w:sz w:val="32"/>
    </w:rPr>
  </w:style>
  <w:style w:type="character" w:customStyle="1" w:styleId="TitleChar">
    <w:name w:val="Title Char"/>
    <w:basedOn w:val="DefaultParagraphFont"/>
    <w:link w:val="Title"/>
    <w:rsid w:val="00035CED"/>
    <w:rPr>
      <w:rFonts w:ascii="Arial" w:hAnsi="Arial"/>
      <w:b/>
      <w:sz w:val="32"/>
    </w:rPr>
  </w:style>
  <w:style w:type="character" w:customStyle="1" w:styleId="BodyTextChar">
    <w:name w:val="Body Text Char"/>
    <w:aliases w:val="TabelTekst Char"/>
    <w:link w:val="BodyText"/>
    <w:rsid w:val="00035CED"/>
    <w:rPr>
      <w:rFonts w:ascii="Arial" w:hAnsi="Arial"/>
    </w:rPr>
  </w:style>
  <w:style w:type="paragraph" w:styleId="BodyText3">
    <w:name w:val="Body Text 3"/>
    <w:basedOn w:val="Normal"/>
    <w:link w:val="BodyText3Char"/>
    <w:uiPriority w:val="99"/>
    <w:unhideWhenUsed/>
    <w:rsid w:val="00035C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uiPriority w:val="99"/>
    <w:rsid w:val="00035CED"/>
    <w:rPr>
      <w:rFonts w:ascii="Arial" w:hAnsi="Arial"/>
    </w:rPr>
  </w:style>
  <w:style w:type="paragraph" w:customStyle="1" w:styleId="BESEDILO">
    <w:name w:val="BESEDILO"/>
    <w:rsid w:val="00035CED"/>
    <w:pPr>
      <w:keepLines/>
      <w:widowControl w:val="0"/>
      <w:tabs>
        <w:tab w:val="left" w:pos="2155"/>
      </w:tabs>
      <w:jc w:val="both"/>
    </w:pPr>
    <w:rPr>
      <w:rFonts w:ascii="Arial" w:hAnsi="Arial"/>
      <w:kern w:val="16"/>
    </w:rPr>
  </w:style>
  <w:style w:type="paragraph" w:customStyle="1" w:styleId="Poglavje1">
    <w:name w:val="Poglavje 1"/>
    <w:basedOn w:val="BodyText"/>
    <w:qFormat/>
    <w:rsid w:val="00035CED"/>
    <w:pPr>
      <w:numPr>
        <w:numId w:val="1"/>
      </w:numPr>
    </w:pPr>
    <w:rPr>
      <w:b/>
      <w:i/>
      <w:szCs w:val="24"/>
    </w:rPr>
  </w:style>
  <w:style w:type="paragraph" w:customStyle="1" w:styleId="Poglavje2">
    <w:name w:val="Poglavje 2"/>
    <w:basedOn w:val="BodyText"/>
    <w:qFormat/>
    <w:rsid w:val="00035CED"/>
    <w:pPr>
      <w:numPr>
        <w:ilvl w:val="1"/>
        <w:numId w:val="1"/>
      </w:numPr>
    </w:pPr>
    <w:rPr>
      <w:b/>
    </w:rPr>
  </w:style>
  <w:style w:type="paragraph" w:customStyle="1" w:styleId="Poglavje3">
    <w:name w:val="Poglavje 3"/>
    <w:basedOn w:val="BodyText"/>
    <w:rsid w:val="00035CED"/>
    <w:pPr>
      <w:numPr>
        <w:ilvl w:val="2"/>
        <w:numId w:val="1"/>
      </w:numPr>
    </w:pPr>
    <w:rPr>
      <w:b/>
    </w:rPr>
  </w:style>
  <w:style w:type="paragraph" w:customStyle="1" w:styleId="StyleJustified">
    <w:name w:val="Style Justified"/>
    <w:basedOn w:val="Normal"/>
    <w:uiPriority w:val="99"/>
    <w:rsid w:val="00035CED"/>
    <w:pPr>
      <w:jc w:val="both"/>
    </w:pPr>
  </w:style>
  <w:style w:type="paragraph" w:customStyle="1" w:styleId="Slika">
    <w:name w:val="Slika"/>
    <w:basedOn w:val="Normal"/>
    <w:rsid w:val="00035CED"/>
    <w:pPr>
      <w:spacing w:before="240" w:after="120"/>
      <w:jc w:val="center"/>
    </w:pPr>
    <w:rPr>
      <w:rFonts w:ascii="Times New Roman" w:hAnsi="Times New Roman"/>
      <w:sz w:val="24"/>
    </w:rPr>
  </w:style>
  <w:style w:type="paragraph" w:styleId="BodyText2">
    <w:name w:val="Body Text 2"/>
    <w:basedOn w:val="Normal"/>
    <w:link w:val="BodyText2Char"/>
    <w:rsid w:val="00035CED"/>
    <w:pPr>
      <w:spacing w:after="120" w:line="480" w:lineRule="auto"/>
    </w:pPr>
  </w:style>
  <w:style w:type="character" w:customStyle="1" w:styleId="BodyText2Char">
    <w:name w:val="Body Text 2 Char"/>
    <w:basedOn w:val="DefaultParagraphFont"/>
    <w:link w:val="BodyText2"/>
    <w:rsid w:val="00035CED"/>
    <w:rPr>
      <w:rFonts w:ascii="Arial" w:hAnsi="Arial"/>
    </w:rPr>
  </w:style>
  <w:style w:type="character" w:customStyle="1" w:styleId="goohl3">
    <w:name w:val="goohl3"/>
    <w:rsid w:val="00035CED"/>
  </w:style>
  <w:style w:type="character" w:customStyle="1" w:styleId="goohl1">
    <w:name w:val="goohl1"/>
    <w:rsid w:val="00035CED"/>
  </w:style>
  <w:style w:type="character" w:customStyle="1" w:styleId="goohl0">
    <w:name w:val="goohl0"/>
    <w:rsid w:val="00035CED"/>
  </w:style>
  <w:style w:type="paragraph" w:customStyle="1" w:styleId="Default">
    <w:name w:val="Default"/>
    <w:basedOn w:val="Normal"/>
    <w:rsid w:val="00035CED"/>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035CED"/>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semiHidden/>
    <w:rsid w:val="0056717C"/>
    <w:rPr>
      <w:rFonts w:ascii="Arial" w:hAnsi="Arial" w:cs="Arial"/>
      <w:b/>
      <w:bCs/>
      <w:i/>
      <w:iCs/>
      <w:sz w:val="28"/>
      <w:szCs w:val="28"/>
    </w:rPr>
  </w:style>
  <w:style w:type="character" w:customStyle="1" w:styleId="Heading3Char">
    <w:name w:val="Heading 3 Char"/>
    <w:basedOn w:val="DefaultParagraphFont"/>
    <w:link w:val="Heading3"/>
    <w:semiHidden/>
    <w:rsid w:val="0056717C"/>
    <w:rPr>
      <w:rFonts w:ascii="Arial" w:hAnsi="Arial" w:cs="Arial"/>
      <w:b/>
      <w:bCs/>
      <w:sz w:val="26"/>
      <w:szCs w:val="26"/>
    </w:rPr>
  </w:style>
  <w:style w:type="character" w:customStyle="1" w:styleId="Heading4Char">
    <w:name w:val="Heading 4 Char"/>
    <w:basedOn w:val="DefaultParagraphFont"/>
    <w:link w:val="Heading4"/>
    <w:semiHidden/>
    <w:rsid w:val="0056717C"/>
    <w:rPr>
      <w:rFonts w:ascii="Verdana" w:hAnsi="Verdana" w:cs="Arial"/>
      <w:b/>
      <w:color w:val="000000"/>
      <w:lang w:eastAsia="en-US"/>
    </w:rPr>
  </w:style>
  <w:style w:type="character" w:customStyle="1" w:styleId="Heading5Char">
    <w:name w:val="Heading 5 Char"/>
    <w:basedOn w:val="DefaultParagraphFont"/>
    <w:link w:val="Heading5"/>
    <w:semiHidden/>
    <w:rsid w:val="0056717C"/>
    <w:rPr>
      <w:rFonts w:ascii="Arial" w:hAnsi="Arial"/>
      <w:b/>
      <w:bCs/>
      <w:i/>
      <w:iCs/>
      <w:sz w:val="26"/>
      <w:szCs w:val="26"/>
    </w:rPr>
  </w:style>
  <w:style w:type="character" w:customStyle="1" w:styleId="Heading7Char">
    <w:name w:val="Heading 7 Char"/>
    <w:basedOn w:val="DefaultParagraphFont"/>
    <w:link w:val="Heading7"/>
    <w:rsid w:val="0056717C"/>
    <w:rPr>
      <w:rFonts w:ascii="Verdana" w:hAnsi="Verdana"/>
      <w:b/>
      <w:bCs/>
      <w:szCs w:val="22"/>
      <w:lang w:eastAsia="en-US"/>
    </w:rPr>
  </w:style>
  <w:style w:type="character" w:customStyle="1" w:styleId="Heading1Char">
    <w:name w:val="Heading 1 Char"/>
    <w:link w:val="Heading1"/>
    <w:rsid w:val="0056717C"/>
    <w:rPr>
      <w:rFonts w:ascii="Arial" w:hAnsi="Arial" w:cs="Arial"/>
      <w:b/>
      <w:color w:val="000000"/>
      <w:sz w:val="28"/>
    </w:rPr>
  </w:style>
  <w:style w:type="paragraph" w:styleId="CommentText">
    <w:name w:val="annotation text"/>
    <w:basedOn w:val="Normal"/>
    <w:link w:val="CommentTextChar"/>
    <w:uiPriority w:val="99"/>
    <w:unhideWhenUsed/>
    <w:rsid w:val="0056717C"/>
  </w:style>
  <w:style w:type="character" w:customStyle="1" w:styleId="CommentTextChar">
    <w:name w:val="Comment Text Char"/>
    <w:basedOn w:val="DefaultParagraphFont"/>
    <w:link w:val="CommentText"/>
    <w:uiPriority w:val="99"/>
    <w:rsid w:val="0056717C"/>
    <w:rPr>
      <w:rFonts w:ascii="Arial" w:hAnsi="Arial"/>
    </w:rPr>
  </w:style>
  <w:style w:type="character" w:customStyle="1" w:styleId="FooterChar">
    <w:name w:val="Footer Char"/>
    <w:link w:val="Footer"/>
    <w:uiPriority w:val="99"/>
    <w:rsid w:val="0056717C"/>
    <w:rPr>
      <w:rFonts w:ascii="Arial" w:hAnsi="Arial"/>
    </w:rPr>
  </w:style>
  <w:style w:type="paragraph" w:styleId="Caption">
    <w:name w:val="caption"/>
    <w:basedOn w:val="Normal"/>
    <w:semiHidden/>
    <w:unhideWhenUsed/>
    <w:qFormat/>
    <w:rsid w:val="0056717C"/>
    <w:pPr>
      <w:widowControl w:val="0"/>
      <w:suppressLineNumbers/>
      <w:tabs>
        <w:tab w:val="left" w:pos="1134"/>
        <w:tab w:val="left" w:pos="1701"/>
        <w:tab w:val="left" w:pos="2835"/>
        <w:tab w:val="left" w:pos="5387"/>
        <w:tab w:val="right" w:pos="9356"/>
      </w:tabs>
      <w:suppressAutoHyphens/>
      <w:autoSpaceDE w:val="0"/>
      <w:spacing w:before="120" w:after="120"/>
      <w:jc w:val="both"/>
    </w:pPr>
    <w:rPr>
      <w:rFonts w:cs="Lohit Hindi"/>
      <w:i/>
      <w:iCs/>
      <w:sz w:val="24"/>
      <w:szCs w:val="24"/>
      <w:lang w:val="en-GB" w:eastAsia="ar-SA"/>
    </w:rPr>
  </w:style>
  <w:style w:type="paragraph" w:styleId="List">
    <w:name w:val="List"/>
    <w:basedOn w:val="Normal"/>
    <w:unhideWhenUsed/>
    <w:rsid w:val="0056717C"/>
    <w:pPr>
      <w:ind w:left="283" w:hanging="283"/>
    </w:pPr>
    <w:rPr>
      <w:rFonts w:ascii="Times New Roman" w:hAnsi="Times New Roman"/>
      <w:sz w:val="24"/>
    </w:rPr>
  </w:style>
  <w:style w:type="paragraph" w:styleId="ListNumber">
    <w:name w:val="List Number"/>
    <w:basedOn w:val="Normal"/>
    <w:unhideWhenUsed/>
    <w:rsid w:val="0056717C"/>
    <w:pPr>
      <w:numPr>
        <w:numId w:val="8"/>
      </w:numPr>
      <w:contextualSpacing/>
    </w:pPr>
  </w:style>
  <w:style w:type="paragraph" w:styleId="ListBullet2">
    <w:name w:val="List Bullet 2"/>
    <w:basedOn w:val="Normal"/>
    <w:autoRedefine/>
    <w:unhideWhenUsed/>
    <w:rsid w:val="0056717C"/>
    <w:rPr>
      <w:rFonts w:ascii="Times New Roman" w:hAnsi="Times New Roman"/>
      <w:sz w:val="24"/>
    </w:rPr>
  </w:style>
  <w:style w:type="paragraph" w:styleId="ListContinue2">
    <w:name w:val="List Continue 2"/>
    <w:basedOn w:val="Normal"/>
    <w:unhideWhenUsed/>
    <w:rsid w:val="0056717C"/>
    <w:pPr>
      <w:spacing w:after="120"/>
      <w:ind w:left="566"/>
    </w:pPr>
  </w:style>
  <w:style w:type="paragraph" w:styleId="BodyTextIndent3">
    <w:name w:val="Body Text Indent 3"/>
    <w:basedOn w:val="Normal"/>
    <w:link w:val="BodyTextIndent3Char"/>
    <w:unhideWhenUsed/>
    <w:rsid w:val="0056717C"/>
    <w:pPr>
      <w:spacing w:after="120"/>
      <w:ind w:left="283"/>
    </w:pPr>
    <w:rPr>
      <w:sz w:val="16"/>
      <w:szCs w:val="16"/>
    </w:rPr>
  </w:style>
  <w:style w:type="character" w:customStyle="1" w:styleId="BodyTextIndent3Char">
    <w:name w:val="Body Text Indent 3 Char"/>
    <w:basedOn w:val="DefaultParagraphFont"/>
    <w:link w:val="BodyTextIndent3"/>
    <w:rsid w:val="0056717C"/>
    <w:rPr>
      <w:rFonts w:ascii="Arial" w:hAnsi="Arial"/>
      <w:sz w:val="16"/>
      <w:szCs w:val="16"/>
    </w:rPr>
  </w:style>
  <w:style w:type="paragraph" w:styleId="DocumentMap">
    <w:name w:val="Document Map"/>
    <w:basedOn w:val="Normal"/>
    <w:link w:val="DocumentMapChar"/>
    <w:unhideWhenUsed/>
    <w:rsid w:val="0056717C"/>
    <w:pPr>
      <w:widowControl w:val="0"/>
      <w:shd w:val="clear" w:color="auto" w:fill="000080"/>
      <w:tabs>
        <w:tab w:val="left" w:pos="1134"/>
        <w:tab w:val="left" w:pos="1701"/>
        <w:tab w:val="left" w:pos="2835"/>
        <w:tab w:val="left" w:pos="5387"/>
        <w:tab w:val="right" w:pos="9356"/>
      </w:tabs>
      <w:suppressAutoHyphens/>
      <w:autoSpaceDE w:val="0"/>
      <w:jc w:val="both"/>
    </w:pPr>
    <w:rPr>
      <w:rFonts w:ascii="Tahoma" w:hAnsi="Tahoma" w:cs="Tahoma"/>
      <w:lang w:val="en-GB" w:eastAsia="ar-SA"/>
    </w:rPr>
  </w:style>
  <w:style w:type="character" w:customStyle="1" w:styleId="DocumentMapChar">
    <w:name w:val="Document Map Char"/>
    <w:basedOn w:val="DefaultParagraphFont"/>
    <w:link w:val="DocumentMap"/>
    <w:rsid w:val="0056717C"/>
    <w:rPr>
      <w:rFonts w:ascii="Tahoma" w:hAnsi="Tahoma" w:cs="Tahoma"/>
      <w:shd w:val="clear" w:color="auto" w:fill="000080"/>
      <w:lang w:val="en-GB" w:eastAsia="ar-SA"/>
    </w:rPr>
  </w:style>
  <w:style w:type="paragraph" w:styleId="PlainText">
    <w:name w:val="Plain Text"/>
    <w:basedOn w:val="Normal"/>
    <w:link w:val="PlainTextChar"/>
    <w:unhideWhenUsed/>
    <w:rsid w:val="0056717C"/>
    <w:rPr>
      <w:rFonts w:ascii="Courier New" w:hAnsi="Courier New" w:cs="Courier New"/>
    </w:rPr>
  </w:style>
  <w:style w:type="character" w:customStyle="1" w:styleId="PlainTextChar">
    <w:name w:val="Plain Text Char"/>
    <w:basedOn w:val="DefaultParagraphFont"/>
    <w:link w:val="PlainText"/>
    <w:rsid w:val="0056717C"/>
    <w:rPr>
      <w:rFonts w:ascii="Courier New" w:hAnsi="Courier New" w:cs="Courier New"/>
    </w:rPr>
  </w:style>
  <w:style w:type="paragraph" w:styleId="CommentSubject">
    <w:name w:val="annotation subject"/>
    <w:basedOn w:val="CommentText"/>
    <w:next w:val="CommentText"/>
    <w:link w:val="CommentSubjectChar"/>
    <w:uiPriority w:val="99"/>
    <w:unhideWhenUsed/>
    <w:rsid w:val="0056717C"/>
    <w:rPr>
      <w:b/>
      <w:bCs/>
    </w:rPr>
  </w:style>
  <w:style w:type="character" w:customStyle="1" w:styleId="CommentSubjectChar">
    <w:name w:val="Comment Subject Char"/>
    <w:basedOn w:val="CommentTextChar"/>
    <w:link w:val="CommentSubject"/>
    <w:uiPriority w:val="99"/>
    <w:rsid w:val="0056717C"/>
    <w:rPr>
      <w:rFonts w:ascii="Arial" w:hAnsi="Arial"/>
      <w:b/>
      <w:bCs/>
    </w:rPr>
  </w:style>
  <w:style w:type="paragraph" w:styleId="BalloonText">
    <w:name w:val="Balloon Text"/>
    <w:basedOn w:val="Normal"/>
    <w:link w:val="BalloonTextChar"/>
    <w:unhideWhenUsed/>
    <w:rsid w:val="0056717C"/>
    <w:rPr>
      <w:rFonts w:ascii="Tahoma" w:hAnsi="Tahoma" w:cs="Tahoma"/>
      <w:sz w:val="16"/>
      <w:szCs w:val="16"/>
    </w:rPr>
  </w:style>
  <w:style w:type="character" w:customStyle="1" w:styleId="BalloonTextChar">
    <w:name w:val="Balloon Text Char"/>
    <w:basedOn w:val="DefaultParagraphFont"/>
    <w:link w:val="BalloonText"/>
    <w:rsid w:val="0056717C"/>
    <w:rPr>
      <w:rFonts w:ascii="Tahoma" w:hAnsi="Tahoma" w:cs="Tahoma"/>
      <w:sz w:val="16"/>
      <w:szCs w:val="16"/>
    </w:rPr>
  </w:style>
  <w:style w:type="paragraph" w:styleId="NoSpacing">
    <w:name w:val="No Spacing"/>
    <w:uiPriority w:val="1"/>
    <w:qFormat/>
    <w:rsid w:val="0056717C"/>
    <w:rPr>
      <w:rFonts w:ascii="Calibri" w:eastAsia="Calibri" w:hAnsi="Calibri"/>
      <w:sz w:val="22"/>
      <w:szCs w:val="22"/>
      <w:lang w:eastAsia="en-US"/>
    </w:rPr>
  </w:style>
  <w:style w:type="paragraph" w:customStyle="1" w:styleId="Heading">
    <w:name w:val="Heading"/>
    <w:basedOn w:val="Normal"/>
    <w:next w:val="BodyText"/>
    <w:rsid w:val="0056717C"/>
    <w:pPr>
      <w:keepNext/>
      <w:widowControl w:val="0"/>
      <w:tabs>
        <w:tab w:val="left" w:pos="1134"/>
        <w:tab w:val="left" w:pos="1701"/>
        <w:tab w:val="left" w:pos="2835"/>
        <w:tab w:val="left" w:pos="5387"/>
        <w:tab w:val="right" w:pos="9356"/>
      </w:tabs>
      <w:suppressAutoHyphens/>
      <w:autoSpaceDE w:val="0"/>
      <w:spacing w:before="240" w:after="120"/>
      <w:jc w:val="both"/>
    </w:pPr>
    <w:rPr>
      <w:rFonts w:ascii="Liberation Sans" w:eastAsia="WenQuanYi Micro Hei" w:hAnsi="Liberation Sans" w:cs="Lohit Hindi"/>
      <w:sz w:val="28"/>
      <w:szCs w:val="28"/>
      <w:lang w:val="en-GB" w:eastAsia="ar-SA"/>
    </w:rPr>
  </w:style>
  <w:style w:type="paragraph" w:customStyle="1" w:styleId="Index">
    <w:name w:val="Index"/>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Lohit Hindi"/>
      <w:lang w:val="en-GB" w:eastAsia="ar-SA"/>
    </w:rPr>
  </w:style>
  <w:style w:type="paragraph" w:customStyle="1" w:styleId="Zawartotabeli">
    <w:name w:val="Zawartość tabeli"/>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Arial"/>
      <w:lang w:val="en-GB" w:eastAsia="ar-SA"/>
    </w:rPr>
  </w:style>
  <w:style w:type="paragraph" w:customStyle="1" w:styleId="Tabletext">
    <w:name w:val="Table text"/>
    <w:basedOn w:val="Normal"/>
    <w:rsid w:val="0056717C"/>
    <w:pPr>
      <w:keepLines/>
      <w:tabs>
        <w:tab w:val="left" w:pos="1134"/>
        <w:tab w:val="left" w:pos="1701"/>
        <w:tab w:val="left" w:pos="2835"/>
        <w:tab w:val="left" w:pos="5387"/>
        <w:tab w:val="right" w:pos="9356"/>
      </w:tabs>
      <w:suppressAutoHyphens/>
      <w:spacing w:before="60" w:after="60"/>
    </w:pPr>
    <w:rPr>
      <w:rFonts w:cs="Arial"/>
      <w:szCs w:val="22"/>
      <w:lang w:val="en-GB" w:eastAsia="ar-SA"/>
    </w:rPr>
  </w:style>
  <w:style w:type="paragraph" w:customStyle="1" w:styleId="TableHeading">
    <w:name w:val="Table Heading"/>
    <w:basedOn w:val="TableContents"/>
    <w:rsid w:val="0056717C"/>
    <w:pPr>
      <w:tabs>
        <w:tab w:val="left" w:pos="1134"/>
        <w:tab w:val="left" w:pos="1701"/>
        <w:tab w:val="left" w:pos="2835"/>
        <w:tab w:val="left" w:pos="5387"/>
        <w:tab w:val="right" w:pos="9356"/>
      </w:tabs>
      <w:autoSpaceDE w:val="0"/>
      <w:jc w:val="center"/>
    </w:pPr>
    <w:rPr>
      <w:rFonts w:ascii="Arial" w:hAnsi="Arial" w:cs="Arial"/>
      <w:b/>
      <w:bCs/>
      <w:kern w:val="0"/>
      <w:szCs w:val="20"/>
      <w:lang w:val="en-GB" w:eastAsia="ar-SA"/>
    </w:rPr>
  </w:style>
  <w:style w:type="paragraph" w:customStyle="1" w:styleId="Sklic-inicialke">
    <w:name w:val="Sklic - inicialke"/>
    <w:basedOn w:val="Normal"/>
    <w:next w:val="Normal"/>
    <w:rsid w:val="0056717C"/>
    <w:pPr>
      <w:keepNext/>
      <w:keepLines/>
      <w:numPr>
        <w:numId w:val="9"/>
      </w:numPr>
      <w:spacing w:before="220"/>
      <w:ind w:left="0" w:firstLine="0"/>
    </w:pPr>
    <w:rPr>
      <w:rFonts w:ascii="Times New Roman" w:hAnsi="Times New Roman"/>
      <w:sz w:val="24"/>
      <w:szCs w:val="24"/>
    </w:rPr>
  </w:style>
  <w:style w:type="character" w:styleId="CommentReference">
    <w:name w:val="annotation reference"/>
    <w:uiPriority w:val="99"/>
    <w:unhideWhenUsed/>
    <w:rsid w:val="0056717C"/>
    <w:rPr>
      <w:sz w:val="16"/>
      <w:szCs w:val="16"/>
    </w:rPr>
  </w:style>
  <w:style w:type="character" w:customStyle="1" w:styleId="header105">
    <w:name w:val="header 105"/>
    <w:rsid w:val="0056717C"/>
    <w:rPr>
      <w:rFonts w:ascii="Trebuchet MS" w:hAnsi="Trebuchet MS" w:hint="default"/>
      <w:b/>
      <w:bCs/>
      <w:sz w:val="21"/>
    </w:rPr>
  </w:style>
  <w:style w:type="character" w:customStyle="1" w:styleId="apple-style-span">
    <w:name w:val="apple-style-span"/>
    <w:rsid w:val="0056717C"/>
  </w:style>
  <w:style w:type="character" w:customStyle="1" w:styleId="WW8Num1z0">
    <w:name w:val="WW8Num1z0"/>
    <w:rsid w:val="0056717C"/>
    <w:rPr>
      <w:rFonts w:ascii="Times New Roman" w:hAnsi="Times New Roman" w:cs="Arial" w:hint="default"/>
    </w:rPr>
  </w:style>
  <w:style w:type="character" w:customStyle="1" w:styleId="WW-DefaultParagraphFont">
    <w:name w:val="WW-Default Paragraph Font"/>
    <w:rsid w:val="0056717C"/>
  </w:style>
  <w:style w:type="table" w:styleId="TableGrid">
    <w:name w:val="Table Grid"/>
    <w:basedOn w:val="TableNormal"/>
    <w:uiPriority w:val="39"/>
    <w:rsid w:val="0056717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56717C"/>
    <w:pPr>
      <w:numPr>
        <w:numId w:val="10"/>
      </w:numPr>
    </w:pPr>
  </w:style>
  <w:style w:type="paragraph" w:styleId="ListParagraph">
    <w:name w:val="List Paragraph"/>
    <w:basedOn w:val="Normal"/>
    <w:uiPriority w:val="34"/>
    <w:qFormat/>
    <w:rsid w:val="00027D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799">
      <w:bodyDiv w:val="1"/>
      <w:marLeft w:val="0"/>
      <w:marRight w:val="0"/>
      <w:marTop w:val="0"/>
      <w:marBottom w:val="0"/>
      <w:divBdr>
        <w:top w:val="none" w:sz="0" w:space="0" w:color="auto"/>
        <w:left w:val="none" w:sz="0" w:space="0" w:color="auto"/>
        <w:bottom w:val="none" w:sz="0" w:space="0" w:color="auto"/>
        <w:right w:val="none" w:sz="0" w:space="0" w:color="auto"/>
      </w:divBdr>
    </w:div>
    <w:div w:id="371200159">
      <w:bodyDiv w:val="1"/>
      <w:marLeft w:val="0"/>
      <w:marRight w:val="0"/>
      <w:marTop w:val="0"/>
      <w:marBottom w:val="0"/>
      <w:divBdr>
        <w:top w:val="none" w:sz="0" w:space="0" w:color="auto"/>
        <w:left w:val="none" w:sz="0" w:space="0" w:color="auto"/>
        <w:bottom w:val="none" w:sz="0" w:space="0" w:color="auto"/>
        <w:right w:val="none" w:sz="0" w:space="0" w:color="auto"/>
      </w:divBdr>
    </w:div>
    <w:div w:id="533613059">
      <w:bodyDiv w:val="1"/>
      <w:marLeft w:val="0"/>
      <w:marRight w:val="0"/>
      <w:marTop w:val="0"/>
      <w:marBottom w:val="0"/>
      <w:divBdr>
        <w:top w:val="none" w:sz="0" w:space="0" w:color="auto"/>
        <w:left w:val="none" w:sz="0" w:space="0" w:color="auto"/>
        <w:bottom w:val="none" w:sz="0" w:space="0" w:color="auto"/>
        <w:right w:val="none" w:sz="0" w:space="0" w:color="auto"/>
      </w:divBdr>
    </w:div>
    <w:div w:id="558714051">
      <w:bodyDiv w:val="1"/>
      <w:marLeft w:val="0"/>
      <w:marRight w:val="0"/>
      <w:marTop w:val="0"/>
      <w:marBottom w:val="0"/>
      <w:divBdr>
        <w:top w:val="none" w:sz="0" w:space="0" w:color="auto"/>
        <w:left w:val="none" w:sz="0" w:space="0" w:color="auto"/>
        <w:bottom w:val="none" w:sz="0" w:space="0" w:color="auto"/>
        <w:right w:val="none" w:sz="0" w:space="0" w:color="auto"/>
      </w:divBdr>
    </w:div>
    <w:div w:id="583608587">
      <w:bodyDiv w:val="1"/>
      <w:marLeft w:val="0"/>
      <w:marRight w:val="0"/>
      <w:marTop w:val="0"/>
      <w:marBottom w:val="0"/>
      <w:divBdr>
        <w:top w:val="none" w:sz="0" w:space="0" w:color="auto"/>
        <w:left w:val="none" w:sz="0" w:space="0" w:color="auto"/>
        <w:bottom w:val="none" w:sz="0" w:space="0" w:color="auto"/>
        <w:right w:val="none" w:sz="0" w:space="0" w:color="auto"/>
      </w:divBdr>
    </w:div>
    <w:div w:id="797139592">
      <w:bodyDiv w:val="1"/>
      <w:marLeft w:val="0"/>
      <w:marRight w:val="0"/>
      <w:marTop w:val="0"/>
      <w:marBottom w:val="0"/>
      <w:divBdr>
        <w:top w:val="none" w:sz="0" w:space="0" w:color="auto"/>
        <w:left w:val="none" w:sz="0" w:space="0" w:color="auto"/>
        <w:bottom w:val="none" w:sz="0" w:space="0" w:color="auto"/>
        <w:right w:val="none" w:sz="0" w:space="0" w:color="auto"/>
      </w:divBdr>
    </w:div>
    <w:div w:id="831724434">
      <w:bodyDiv w:val="1"/>
      <w:marLeft w:val="0"/>
      <w:marRight w:val="0"/>
      <w:marTop w:val="0"/>
      <w:marBottom w:val="0"/>
      <w:divBdr>
        <w:top w:val="none" w:sz="0" w:space="0" w:color="auto"/>
        <w:left w:val="none" w:sz="0" w:space="0" w:color="auto"/>
        <w:bottom w:val="none" w:sz="0" w:space="0" w:color="auto"/>
        <w:right w:val="none" w:sz="0" w:space="0" w:color="auto"/>
      </w:divBdr>
    </w:div>
    <w:div w:id="840701094">
      <w:bodyDiv w:val="1"/>
      <w:marLeft w:val="0"/>
      <w:marRight w:val="0"/>
      <w:marTop w:val="0"/>
      <w:marBottom w:val="0"/>
      <w:divBdr>
        <w:top w:val="none" w:sz="0" w:space="0" w:color="auto"/>
        <w:left w:val="none" w:sz="0" w:space="0" w:color="auto"/>
        <w:bottom w:val="none" w:sz="0" w:space="0" w:color="auto"/>
        <w:right w:val="none" w:sz="0" w:space="0" w:color="auto"/>
      </w:divBdr>
    </w:div>
    <w:div w:id="1053843589">
      <w:bodyDiv w:val="1"/>
      <w:marLeft w:val="0"/>
      <w:marRight w:val="0"/>
      <w:marTop w:val="0"/>
      <w:marBottom w:val="0"/>
      <w:divBdr>
        <w:top w:val="none" w:sz="0" w:space="0" w:color="auto"/>
        <w:left w:val="none" w:sz="0" w:space="0" w:color="auto"/>
        <w:bottom w:val="none" w:sz="0" w:space="0" w:color="auto"/>
        <w:right w:val="none" w:sz="0" w:space="0" w:color="auto"/>
      </w:divBdr>
    </w:div>
    <w:div w:id="1233732892">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3841050">
      <w:bodyDiv w:val="1"/>
      <w:marLeft w:val="0"/>
      <w:marRight w:val="0"/>
      <w:marTop w:val="0"/>
      <w:marBottom w:val="0"/>
      <w:divBdr>
        <w:top w:val="none" w:sz="0" w:space="0" w:color="auto"/>
        <w:left w:val="none" w:sz="0" w:space="0" w:color="auto"/>
        <w:bottom w:val="none" w:sz="0" w:space="0" w:color="auto"/>
        <w:right w:val="none" w:sz="0" w:space="0" w:color="auto"/>
      </w:divBdr>
    </w:div>
    <w:div w:id="1651711840">
      <w:bodyDiv w:val="1"/>
      <w:marLeft w:val="0"/>
      <w:marRight w:val="0"/>
      <w:marTop w:val="0"/>
      <w:marBottom w:val="0"/>
      <w:divBdr>
        <w:top w:val="none" w:sz="0" w:space="0" w:color="auto"/>
        <w:left w:val="none" w:sz="0" w:space="0" w:color="auto"/>
        <w:bottom w:val="none" w:sz="0" w:space="0" w:color="auto"/>
        <w:right w:val="none" w:sz="0" w:space="0" w:color="auto"/>
      </w:divBdr>
    </w:div>
    <w:div w:id="1723821415">
      <w:bodyDiv w:val="1"/>
      <w:marLeft w:val="0"/>
      <w:marRight w:val="0"/>
      <w:marTop w:val="0"/>
      <w:marBottom w:val="0"/>
      <w:divBdr>
        <w:top w:val="none" w:sz="0" w:space="0" w:color="auto"/>
        <w:left w:val="none" w:sz="0" w:space="0" w:color="auto"/>
        <w:bottom w:val="none" w:sz="0" w:space="0" w:color="auto"/>
        <w:right w:val="none" w:sz="0" w:space="0" w:color="auto"/>
      </w:divBdr>
    </w:div>
    <w:div w:id="1855727492">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57713150">
      <w:bodyDiv w:val="1"/>
      <w:marLeft w:val="0"/>
      <w:marRight w:val="0"/>
      <w:marTop w:val="0"/>
      <w:marBottom w:val="0"/>
      <w:divBdr>
        <w:top w:val="none" w:sz="0" w:space="0" w:color="auto"/>
        <w:left w:val="none" w:sz="0" w:space="0" w:color="auto"/>
        <w:bottom w:val="none" w:sz="0" w:space="0" w:color="auto"/>
        <w:right w:val="none" w:sz="0" w:space="0" w:color="auto"/>
      </w:divBdr>
    </w:div>
    <w:div w:id="1974407546">
      <w:bodyDiv w:val="1"/>
      <w:marLeft w:val="0"/>
      <w:marRight w:val="0"/>
      <w:marTop w:val="0"/>
      <w:marBottom w:val="0"/>
      <w:divBdr>
        <w:top w:val="none" w:sz="0" w:space="0" w:color="auto"/>
        <w:left w:val="none" w:sz="0" w:space="0" w:color="auto"/>
        <w:bottom w:val="none" w:sz="0" w:space="0" w:color="auto"/>
        <w:right w:val="none" w:sz="0" w:space="0" w:color="auto"/>
      </w:divBdr>
    </w:div>
    <w:div w:id="1976055949">
      <w:bodyDiv w:val="1"/>
      <w:marLeft w:val="0"/>
      <w:marRight w:val="0"/>
      <w:marTop w:val="0"/>
      <w:marBottom w:val="0"/>
      <w:divBdr>
        <w:top w:val="none" w:sz="0" w:space="0" w:color="auto"/>
        <w:left w:val="none" w:sz="0" w:space="0" w:color="auto"/>
        <w:bottom w:val="none" w:sz="0" w:space="0" w:color="auto"/>
        <w:right w:val="none" w:sz="0" w:space="0" w:color="auto"/>
      </w:divBdr>
    </w:div>
    <w:div w:id="202489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sjn@onko-i.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2E4D-E2CD-4624-B592-B07C9982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2324</TotalTime>
  <Pages>46</Pages>
  <Words>14741</Words>
  <Characters>84025</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Dimitrijević Kristina</cp:lastModifiedBy>
  <cp:revision>46</cp:revision>
  <cp:lastPrinted>2021-09-27T13:01:00Z</cp:lastPrinted>
  <dcterms:created xsi:type="dcterms:W3CDTF">2018-01-19T12:09:00Z</dcterms:created>
  <dcterms:modified xsi:type="dcterms:W3CDTF">2022-03-16T13:13:00Z</dcterms:modified>
</cp:coreProperties>
</file>